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33502080" w:displacedByCustomXml="next"/>
    <w:bookmarkStart w:id="1" w:name="_Hlk133502168" w:displacedByCustomXml="next"/>
    <w:sdt>
      <w:sdtPr>
        <w:id w:val="907808597"/>
        <w:docPartObj>
          <w:docPartGallery w:val="Cover Pages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p w14:paraId="4D2A6152" w14:textId="77777777" w:rsidR="005E5D22" w:rsidRDefault="005D6ACE">
          <w:r>
            <w:rPr>
              <w:noProof/>
            </w:rPr>
            <w:drawing>
              <wp:inline distT="0" distB="0" distL="0" distR="0" wp14:anchorId="7428C160" wp14:editId="5A8F7A15">
                <wp:extent cx="6121400" cy="939157"/>
                <wp:effectExtent l="0" t="0" r="0" b="0"/>
                <wp:docPr id="137" name="Image 1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apier à en-tête vierge2.jpg"/>
                        <pic:cNvPicPr/>
                      </pic:nvPicPr>
                      <pic:blipFill rotWithShape="1"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738" b="83544"/>
                        <a:stretch/>
                      </pic:blipFill>
                      <pic:spPr bwMode="auto">
                        <a:xfrm>
                          <a:off x="0" y="0"/>
                          <a:ext cx="6121400" cy="93915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6DE45C34" w14:textId="77777777" w:rsidR="005D6ACE" w:rsidRDefault="005D6ACE" w:rsidP="005D6ACE">
          <w:pPr>
            <w:rPr>
              <w:rFonts w:ascii="Verdana" w:hAnsi="Verdana"/>
            </w:rPr>
          </w:pPr>
        </w:p>
        <w:p w14:paraId="6CB239CA" w14:textId="77777777" w:rsidR="005D6ACE" w:rsidRDefault="005D6ACE" w:rsidP="005D6ACE">
          <w:pPr>
            <w:spacing w:after="240" w:line="312" w:lineRule="atLeast"/>
            <w:jc w:val="center"/>
            <w:rPr>
              <w:rFonts w:cs="Arial"/>
              <w:b/>
              <w:bCs/>
              <w:color w:val="444444"/>
              <w:sz w:val="32"/>
              <w:szCs w:val="32"/>
              <w:u w:val="single"/>
            </w:rPr>
          </w:pPr>
        </w:p>
        <w:p w14:paraId="0C5FE0D0" w14:textId="77777777" w:rsidR="005D6ACE" w:rsidRDefault="005D6ACE" w:rsidP="005D6ACE">
          <w:pPr>
            <w:spacing w:after="240" w:line="312" w:lineRule="atLeast"/>
            <w:jc w:val="center"/>
            <w:rPr>
              <w:rFonts w:cs="Arial"/>
              <w:b/>
              <w:bCs/>
              <w:color w:val="444444"/>
              <w:sz w:val="32"/>
              <w:szCs w:val="32"/>
              <w:u w:val="single"/>
            </w:rPr>
          </w:pPr>
          <w:r w:rsidRPr="001D5A09">
            <w:rPr>
              <w:rFonts w:cs="Arial"/>
              <w:b/>
              <w:bCs/>
              <w:color w:val="444444"/>
              <w:sz w:val="32"/>
              <w:szCs w:val="32"/>
              <w:u w:val="single"/>
            </w:rPr>
            <w:t>VILLE DE PETIT-BOURG</w:t>
          </w:r>
        </w:p>
        <w:p w14:paraId="55404ABA" w14:textId="77777777" w:rsidR="005D6ACE" w:rsidRPr="004060DA" w:rsidRDefault="005D6ACE" w:rsidP="005D6ACE">
          <w:pPr>
            <w:spacing w:after="240" w:line="312" w:lineRule="atLeast"/>
            <w:jc w:val="center"/>
            <w:rPr>
              <w:rFonts w:cs="Arial"/>
              <w:b/>
              <w:color w:val="444444"/>
              <w:sz w:val="32"/>
              <w:szCs w:val="32"/>
              <w:u w:val="single"/>
            </w:rPr>
          </w:pPr>
        </w:p>
        <w:p w14:paraId="1E7FA022" w14:textId="77777777" w:rsidR="005D6ACE" w:rsidRDefault="005D6ACE" w:rsidP="005D6ACE">
          <w:pPr>
            <w:spacing w:after="240" w:line="312" w:lineRule="atLeast"/>
            <w:jc w:val="center"/>
            <w:rPr>
              <w:rFonts w:cs="Arial"/>
              <w:b/>
              <w:bCs/>
              <w:color w:val="444444"/>
              <w:sz w:val="32"/>
              <w:szCs w:val="32"/>
              <w:u w:val="single"/>
            </w:rPr>
          </w:pPr>
          <w:r w:rsidRPr="001D5A09">
            <w:rPr>
              <w:rFonts w:cs="Arial"/>
              <w:b/>
              <w:bCs/>
              <w:color w:val="444444"/>
              <w:sz w:val="32"/>
              <w:szCs w:val="32"/>
              <w:u w:val="single"/>
            </w:rPr>
            <w:t>Rue Victor Schoelcher</w:t>
          </w:r>
        </w:p>
        <w:p w14:paraId="212EF4AC" w14:textId="77777777" w:rsidR="005D6ACE" w:rsidRPr="001D5A09" w:rsidRDefault="005D6ACE" w:rsidP="005D6ACE">
          <w:pPr>
            <w:spacing w:after="240" w:line="312" w:lineRule="atLeast"/>
            <w:jc w:val="center"/>
            <w:rPr>
              <w:rFonts w:cs="Arial"/>
              <w:color w:val="444444"/>
              <w:sz w:val="24"/>
              <w:szCs w:val="24"/>
            </w:rPr>
          </w:pPr>
          <w:r w:rsidRPr="001D5A09">
            <w:rPr>
              <w:rFonts w:cs="Arial"/>
              <w:b/>
              <w:bCs/>
              <w:color w:val="444444"/>
              <w:sz w:val="32"/>
              <w:szCs w:val="32"/>
              <w:u w:val="single"/>
            </w:rPr>
            <w:t>97170</w:t>
          </w:r>
          <w:r>
            <w:rPr>
              <w:rFonts w:cs="Arial"/>
              <w:color w:val="444444"/>
              <w:sz w:val="24"/>
              <w:szCs w:val="24"/>
            </w:rPr>
            <w:t xml:space="preserve"> </w:t>
          </w:r>
          <w:r w:rsidRPr="001D5A09">
            <w:rPr>
              <w:rFonts w:cs="Arial"/>
              <w:b/>
              <w:bCs/>
              <w:color w:val="444444"/>
              <w:sz w:val="32"/>
              <w:szCs w:val="32"/>
              <w:u w:val="single"/>
            </w:rPr>
            <w:t>PETIT-BOURG</w:t>
          </w:r>
        </w:p>
        <w:bookmarkEnd w:id="1"/>
        <w:p w14:paraId="216D266E" w14:textId="77777777" w:rsidR="005D6ACE" w:rsidRPr="00523EB6" w:rsidRDefault="005D6ACE" w:rsidP="005D6ACE">
          <w:pPr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</w:rPr>
            <w:t xml:space="preserve">  </w:t>
          </w:r>
        </w:p>
        <w:p w14:paraId="7368096C" w14:textId="77777777" w:rsidR="005D6ACE" w:rsidRDefault="005D6ACE" w:rsidP="005D6ACE">
          <w:pPr>
            <w:rPr>
              <w:rFonts w:ascii="Verdana" w:hAnsi="Verdana"/>
              <w:b/>
              <w:color w:val="800000"/>
            </w:rPr>
          </w:pPr>
        </w:p>
        <w:p w14:paraId="793E6EAA" w14:textId="77777777" w:rsidR="005D6ACE" w:rsidRDefault="005D6ACE" w:rsidP="005D6ACE">
          <w:pPr>
            <w:rPr>
              <w:rFonts w:ascii="Verdana" w:hAnsi="Verdana"/>
              <w:b/>
              <w:color w:val="800000"/>
            </w:rPr>
          </w:pPr>
        </w:p>
        <w:p w14:paraId="6B286877" w14:textId="77777777" w:rsidR="005D6ACE" w:rsidRDefault="005D6ACE" w:rsidP="005D6ACE">
          <w:pPr>
            <w:rPr>
              <w:rFonts w:ascii="Verdana" w:hAnsi="Verdana"/>
              <w:b/>
              <w:color w:val="800000"/>
              <w:sz w:val="32"/>
              <w:szCs w:val="32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4D4B5B5C" wp14:editId="5EFCA931">
                    <wp:simplePos x="0" y="0"/>
                    <wp:positionH relativeFrom="column">
                      <wp:posOffset>-285750</wp:posOffset>
                    </wp:positionH>
                    <wp:positionV relativeFrom="paragraph">
                      <wp:posOffset>166370</wp:posOffset>
                    </wp:positionV>
                    <wp:extent cx="3487420" cy="1558925"/>
                    <wp:effectExtent l="9525" t="13970" r="8255" b="8255"/>
                    <wp:wrapNone/>
                    <wp:docPr id="8" name="Rectangle à coins arrondis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487420" cy="15589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du="http://schemas.microsoft.com/office/word/2023/wordml/word16du">
                <w:pict>
                  <v:roundrect w14:anchorId="413B0BDA" id="Rectangle à coins arrondis 8" o:spid="_x0000_s1026" style="position:absolute;margin-left:-22.5pt;margin-top:13.1pt;width:274.6pt;height:12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" fillcolor="#c2d69b [1942]" strokecolor="white [3212]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1DF3B5AA" wp14:editId="298CEDB6">
                    <wp:simplePos x="0" y="0"/>
                    <wp:positionH relativeFrom="column">
                      <wp:posOffset>3201670</wp:posOffset>
                    </wp:positionH>
                    <wp:positionV relativeFrom="paragraph">
                      <wp:posOffset>283845</wp:posOffset>
                    </wp:positionV>
                    <wp:extent cx="3058160" cy="1756410"/>
                    <wp:effectExtent l="1270" t="0" r="0" b="0"/>
                    <wp:wrapNone/>
                    <wp:docPr id="7" name="Zone de texte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058160" cy="1756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164539" w14:textId="77777777" w:rsidR="005D6ACE" w:rsidRDefault="005D6ACE" w:rsidP="005D6ACE">
                                <w:pPr>
                                  <w:rPr>
                                    <w:rFonts w:ascii="Verdana" w:hAnsi="Verdana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p w14:paraId="536A6942" w14:textId="77777777" w:rsidR="005D6ACE" w:rsidRPr="005D6ACE" w:rsidRDefault="005D6ACE" w:rsidP="005D6ACE">
                                <w:pPr>
                                  <w:ind w:left="-284" w:right="-284"/>
                                  <w:jc w:val="center"/>
                                  <w:rPr>
                                    <w:rFonts w:cs="Arial"/>
                                    <w:bCs/>
                                    <w:sz w:val="48"/>
                                    <w:szCs w:val="48"/>
                                    <w:u w:val="single"/>
                                  </w:rPr>
                                </w:pPr>
                                <w:r w:rsidRPr="005D6ACE">
                                  <w:rPr>
                                    <w:rFonts w:cs="Arial"/>
                                    <w:bCs/>
                                    <w:sz w:val="48"/>
                                    <w:szCs w:val="48"/>
                                    <w:u w:val="single"/>
                                  </w:rPr>
                                  <w:t xml:space="preserve">MEMOIRE </w:t>
                                </w:r>
                              </w:p>
                              <w:p w14:paraId="3454E2BE" w14:textId="77777777" w:rsidR="005D6ACE" w:rsidRPr="005D6ACE" w:rsidRDefault="005D6ACE" w:rsidP="005D6ACE">
                                <w:pPr>
                                  <w:ind w:left="-284" w:right="-284"/>
                                  <w:jc w:val="center"/>
                                  <w:rPr>
                                    <w:rFonts w:cs="Arial"/>
                                    <w:bCs/>
                                    <w:sz w:val="48"/>
                                    <w:szCs w:val="48"/>
                                    <w:u w:val="single"/>
                                  </w:rPr>
                                </w:pPr>
                                <w:r w:rsidRPr="005D6ACE">
                                  <w:rPr>
                                    <w:rFonts w:cs="Arial"/>
                                    <w:bCs/>
                                    <w:sz w:val="48"/>
                                    <w:szCs w:val="48"/>
                                    <w:u w:val="single"/>
                                  </w:rPr>
                                  <w:t>TECHNIQUE</w:t>
                                </w:r>
                              </w:p>
                              <w:p w14:paraId="378B5DBA" w14:textId="77777777" w:rsidR="005D6ACE" w:rsidRPr="001959F2" w:rsidRDefault="005D6ACE" w:rsidP="005D6ACE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DF3B5AA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7" o:spid="_x0000_s1026" type="#_x0000_t202" style="position:absolute;left:0;text-align:left;margin-left:252.1pt;margin-top:22.35pt;width:240.8pt;height:138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" filled="f" stroked="f">
                    <v:textbox>
                      <w:txbxContent>
                        <w:p w14:paraId="4A164539" w14:textId="77777777" w:rsidR="005D6ACE" w:rsidRDefault="005D6ACE" w:rsidP="005D6ACE">
                          <w:pPr>
                            <w:rPr>
                              <w:rFonts w:ascii="Verdana" w:hAnsi="Verdan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  <w:p w14:paraId="536A6942" w14:textId="77777777" w:rsidR="005D6ACE" w:rsidRPr="005D6ACE" w:rsidRDefault="005D6ACE" w:rsidP="005D6ACE">
                          <w:pPr>
                            <w:ind w:left="-284" w:right="-284"/>
                            <w:jc w:val="center"/>
                            <w:rPr>
                              <w:rFonts w:cs="Arial"/>
                              <w:bCs/>
                              <w:sz w:val="48"/>
                              <w:szCs w:val="48"/>
                              <w:u w:val="single"/>
                            </w:rPr>
                          </w:pPr>
                          <w:r w:rsidRPr="005D6ACE">
                            <w:rPr>
                              <w:rFonts w:cs="Arial"/>
                              <w:bCs/>
                              <w:sz w:val="48"/>
                              <w:szCs w:val="48"/>
                              <w:u w:val="single"/>
                            </w:rPr>
                            <w:t xml:space="preserve">MEMOIRE </w:t>
                          </w:r>
                        </w:p>
                        <w:p w14:paraId="3454E2BE" w14:textId="77777777" w:rsidR="005D6ACE" w:rsidRPr="005D6ACE" w:rsidRDefault="005D6ACE" w:rsidP="005D6ACE">
                          <w:pPr>
                            <w:ind w:left="-284" w:right="-284"/>
                            <w:jc w:val="center"/>
                            <w:rPr>
                              <w:rFonts w:cs="Arial"/>
                              <w:bCs/>
                              <w:sz w:val="48"/>
                              <w:szCs w:val="48"/>
                              <w:u w:val="single"/>
                            </w:rPr>
                          </w:pPr>
                          <w:r w:rsidRPr="005D6ACE">
                            <w:rPr>
                              <w:rFonts w:cs="Arial"/>
                              <w:bCs/>
                              <w:sz w:val="48"/>
                              <w:szCs w:val="48"/>
                              <w:u w:val="single"/>
                            </w:rPr>
                            <w:t>TECHNIQUE</w:t>
                          </w:r>
                        </w:p>
                        <w:p w14:paraId="378B5DBA" w14:textId="77777777" w:rsidR="005D6ACE" w:rsidRPr="001959F2" w:rsidRDefault="005D6ACE" w:rsidP="005D6ACE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1E882660" wp14:editId="683500BF">
                    <wp:simplePos x="0" y="0"/>
                    <wp:positionH relativeFrom="column">
                      <wp:posOffset>114300</wp:posOffset>
                    </wp:positionH>
                    <wp:positionV relativeFrom="paragraph">
                      <wp:posOffset>166370</wp:posOffset>
                    </wp:positionV>
                    <wp:extent cx="3087370" cy="1315720"/>
                    <wp:effectExtent l="0" t="4445" r="0" b="3810"/>
                    <wp:wrapNone/>
                    <wp:docPr id="6" name="Zone de texte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087370" cy="13157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FFA17A" w14:textId="77777777" w:rsidR="005D6ACE" w:rsidRPr="00265781" w:rsidRDefault="005D6ACE" w:rsidP="005D6ACE">
                                <w:pPr>
                                  <w:jc w:val="center"/>
                                  <w:rPr>
                                    <w:rFonts w:ascii="Verdana" w:hAnsi="Verdana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p w14:paraId="54E2BB08" w14:textId="77777777" w:rsidR="005D6ACE" w:rsidRPr="002124F2" w:rsidRDefault="005D6ACE" w:rsidP="005D6ACE">
                                <w:pPr>
                                  <w:jc w:val="center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2124F2">
                                  <w:rPr>
                                    <w:rFonts w:ascii="Verdana" w:hAnsi="Verdana"/>
                                    <w:sz w:val="40"/>
                                    <w:szCs w:val="40"/>
                                  </w:rPr>
                                  <w:t>Marché de fournitures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1E882660" id="Zone de texte 6" o:spid="_x0000_s1027" type="#_x0000_t202" style="position:absolute;left:0;text-align:left;margin-left:9pt;margin-top:13.1pt;width:243.1pt;height:10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" filled="f" stroked="f">
                    <v:textbox>
                      <w:txbxContent>
                        <w:p w14:paraId="67FFA17A" w14:textId="77777777" w:rsidR="005D6ACE" w:rsidRPr="00265781" w:rsidRDefault="005D6ACE" w:rsidP="005D6ACE">
                          <w:pPr>
                            <w:jc w:val="center"/>
                            <w:rPr>
                              <w:rFonts w:ascii="Verdana" w:hAnsi="Verdan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  <w:p w14:paraId="54E2BB08" w14:textId="77777777" w:rsidR="005D6ACE" w:rsidRPr="002124F2" w:rsidRDefault="005D6ACE" w:rsidP="005D6ACE">
                          <w:pPr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 w:rsidRPr="002124F2">
                            <w:rPr>
                              <w:rFonts w:ascii="Verdana" w:hAnsi="Verdana"/>
                              <w:sz w:val="40"/>
                              <w:szCs w:val="40"/>
                            </w:rPr>
                            <w:t>Marché de fournitures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083C8F0D" w14:textId="77777777" w:rsidR="005D6ACE" w:rsidRDefault="005D6ACE" w:rsidP="005D6ACE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546A915A" wp14:editId="17570E1A">
                    <wp:simplePos x="0" y="0"/>
                    <wp:positionH relativeFrom="column">
                      <wp:posOffset>3058160</wp:posOffset>
                    </wp:positionH>
                    <wp:positionV relativeFrom="paragraph">
                      <wp:posOffset>184785</wp:posOffset>
                    </wp:positionV>
                    <wp:extent cx="3201670" cy="1444625"/>
                    <wp:effectExtent l="10160" t="13335" r="7620" b="8890"/>
                    <wp:wrapNone/>
                    <wp:docPr id="5" name="Rectangle à coins arrondis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201670" cy="14446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du="http://schemas.microsoft.com/office/word/2023/wordml/word16du">
                <w:pict>
                  <v:roundrect w14:anchorId="139EA219" id="Rectangle à coins arrondis 5" o:spid="_x0000_s1026" style="position:absolute;margin-left:240.8pt;margin-top:14.55pt;width:252.1pt;height:11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" fillcolor="#c2d69b [1942]" strokecolor="white [3212]"/>
                </w:pict>
              </mc:Fallback>
            </mc:AlternateContent>
          </w:r>
        </w:p>
        <w:p w14:paraId="164895E8" w14:textId="77777777" w:rsidR="005D6ACE" w:rsidRDefault="005D6ACE" w:rsidP="005D6ACE">
          <w:pPr>
            <w:rPr>
              <w:rFonts w:ascii="Times New Roman" w:hAnsi="Times New Roman"/>
              <w:b/>
              <w:noProof/>
              <w:sz w:val="32"/>
              <w:szCs w:val="32"/>
            </w:rPr>
          </w:pPr>
        </w:p>
        <w:p w14:paraId="79AB90E3" w14:textId="77777777" w:rsidR="005D6ACE" w:rsidRDefault="005D6ACE" w:rsidP="005D6ACE">
          <w:pPr>
            <w:rPr>
              <w:rFonts w:ascii="Times New Roman" w:hAnsi="Times New Roman"/>
              <w:b/>
              <w:noProof/>
              <w:sz w:val="32"/>
              <w:szCs w:val="32"/>
            </w:rPr>
          </w:pPr>
        </w:p>
        <w:p w14:paraId="45E249BA" w14:textId="77777777" w:rsidR="005D6ACE" w:rsidRDefault="005D6ACE" w:rsidP="005D6ACE">
          <w:pPr>
            <w:rPr>
              <w:rFonts w:ascii="Times New Roman" w:hAnsi="Times New Roman"/>
              <w:b/>
              <w:noProof/>
              <w:sz w:val="32"/>
              <w:szCs w:val="32"/>
            </w:rPr>
          </w:pPr>
        </w:p>
        <w:p w14:paraId="153348C1" w14:textId="77777777" w:rsidR="005D6ACE" w:rsidRDefault="005D6ACE" w:rsidP="005D6ACE">
          <w:pPr>
            <w:rPr>
              <w:rFonts w:ascii="Times New Roman" w:hAnsi="Times New Roman"/>
              <w:b/>
              <w:noProof/>
              <w:sz w:val="32"/>
              <w:szCs w:val="32"/>
            </w:rPr>
          </w:pPr>
        </w:p>
        <w:p w14:paraId="6B7AC1F8" w14:textId="77777777" w:rsidR="005D6ACE" w:rsidRDefault="005D6ACE" w:rsidP="005D6ACE">
          <w:pPr>
            <w:rPr>
              <w:rFonts w:ascii="Times New Roman" w:hAnsi="Times New Roman"/>
              <w:b/>
              <w:noProof/>
              <w:sz w:val="32"/>
              <w:szCs w:val="32"/>
            </w:rPr>
          </w:pPr>
        </w:p>
        <w:p w14:paraId="5F70273A" w14:textId="77777777" w:rsidR="005D6ACE" w:rsidRDefault="005D6ACE" w:rsidP="005D6ACE">
          <w:pPr>
            <w:rPr>
              <w:rFonts w:ascii="Times New Roman" w:hAnsi="Times New Roman"/>
              <w:b/>
              <w:noProof/>
              <w:sz w:val="32"/>
              <w:szCs w:val="32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1C4BE36" wp14:editId="73C1CB05">
                    <wp:simplePos x="0" y="0"/>
                    <wp:positionH relativeFrom="column">
                      <wp:posOffset>-194310</wp:posOffset>
                    </wp:positionH>
                    <wp:positionV relativeFrom="paragraph">
                      <wp:posOffset>371475</wp:posOffset>
                    </wp:positionV>
                    <wp:extent cx="6454140" cy="1332230"/>
                    <wp:effectExtent l="15240" t="19050" r="17145" b="20320"/>
                    <wp:wrapNone/>
                    <wp:docPr id="4" name="Rectangle à coins arrondis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454140" cy="133223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92D05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du="http://schemas.microsoft.com/office/word/2023/wordml/word16du">
                <w:pict>
                  <v:roundrect w14:anchorId="42253145" id="Rectangle à coins arrondis 4" o:spid="_x0000_s1026" style="position:absolute;margin-left:-15.3pt;margin-top:29.25pt;width:508.2pt;height:10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" strokecolor="#92d050" strokeweight="2.25pt"/>
                </w:pict>
              </mc:Fallback>
            </mc:AlternateContent>
          </w:r>
        </w:p>
        <w:p w14:paraId="6C9DB7B5" w14:textId="77777777" w:rsidR="005D6ACE" w:rsidRDefault="005D6ACE" w:rsidP="005D6ACE">
          <w:pPr>
            <w:rPr>
              <w:rFonts w:ascii="Times New Roman" w:hAnsi="Times New Roman"/>
              <w:b/>
              <w:noProof/>
              <w:sz w:val="32"/>
              <w:szCs w:val="32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C9681DE" wp14:editId="5F2CF647">
                    <wp:simplePos x="0" y="0"/>
                    <wp:positionH relativeFrom="column">
                      <wp:posOffset>-116024</wp:posOffset>
                    </wp:positionH>
                    <wp:positionV relativeFrom="paragraph">
                      <wp:posOffset>139673</wp:posOffset>
                    </wp:positionV>
                    <wp:extent cx="6100445" cy="1328228"/>
                    <wp:effectExtent l="0" t="0" r="0" b="5715"/>
                    <wp:wrapNone/>
                    <wp:docPr id="3" name="Zone de text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00445" cy="13282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EE3A09" w14:textId="77777777" w:rsidR="00D7015E" w:rsidRDefault="005D6ACE" w:rsidP="00D7015E">
                                <w:pPr>
                                  <w:jc w:val="center"/>
                                  <w:rPr>
                                    <w:rFonts w:ascii="Verdana" w:hAnsi="Verdana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Verdana" w:hAnsi="Verdana"/>
                                    <w:b/>
                                    <w:sz w:val="24"/>
                                    <w:szCs w:val="24"/>
                                  </w:rPr>
                                  <w:t xml:space="preserve">Objet du marché : </w:t>
                                </w:r>
                              </w:p>
                              <w:p w14:paraId="70A1EAD4" w14:textId="239C1033" w:rsidR="005D6ACE" w:rsidRPr="00047F1E" w:rsidRDefault="00BD4ECC" w:rsidP="00BD4ECC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BD4ECC">
                                  <w:rPr>
                                    <w:rFonts w:ascii="Candara" w:hAnsi="Candara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Achat, livraison de boissons (alcoolisées et non alcoolisées) et articles à usage unique.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6C9681DE" id="Zone de texte 3" o:spid="_x0000_s1028" type="#_x0000_t202" style="position:absolute;left:0;text-align:left;margin-left:-9.15pt;margin-top:11pt;width:480.35pt;height:104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" filled="f" stroked="f">
                    <v:textbox>
                      <w:txbxContent>
                        <w:p w14:paraId="1FEE3A09" w14:textId="77777777" w:rsidR="00D7015E" w:rsidRDefault="005D6ACE" w:rsidP="00D7015E">
                          <w:pPr>
                            <w:jc w:val="center"/>
                            <w:rPr>
                              <w:rFonts w:ascii="Verdana" w:hAnsi="Verdana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4"/>
                              <w:szCs w:val="24"/>
                            </w:rPr>
                            <w:t xml:space="preserve">Objet du marché : </w:t>
                          </w:r>
                        </w:p>
                        <w:p w14:paraId="70A1EAD4" w14:textId="239C1033" w:rsidR="005D6ACE" w:rsidRPr="00047F1E" w:rsidRDefault="00BD4ECC" w:rsidP="00BD4ECC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BD4ECC">
                            <w:rPr>
                              <w:rFonts w:ascii="Candara" w:hAnsi="Candara"/>
                              <w:b/>
                              <w:bCs/>
                              <w:sz w:val="40"/>
                              <w:szCs w:val="40"/>
                            </w:rPr>
                            <w:t>Achat, livraison de boissons (alcoolisées et non alcoolisées) et articles à usage unique.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99D7A36" w14:textId="77777777" w:rsidR="005D6ACE" w:rsidRDefault="005D6ACE" w:rsidP="005D6ACE">
          <w:pPr>
            <w:rPr>
              <w:rFonts w:ascii="Times New Roman" w:hAnsi="Times New Roman"/>
              <w:b/>
              <w:noProof/>
              <w:sz w:val="32"/>
              <w:szCs w:val="32"/>
            </w:rPr>
          </w:pPr>
        </w:p>
        <w:p w14:paraId="29665358" w14:textId="77777777" w:rsidR="005D6ACE" w:rsidRDefault="005D6ACE" w:rsidP="005D6ACE">
          <w:pPr>
            <w:rPr>
              <w:rFonts w:ascii="Times New Roman" w:hAnsi="Times New Roman"/>
              <w:b/>
              <w:noProof/>
              <w:sz w:val="32"/>
              <w:szCs w:val="32"/>
            </w:rPr>
          </w:pPr>
        </w:p>
        <w:p w14:paraId="559815D5" w14:textId="77777777" w:rsidR="005D6ACE" w:rsidRDefault="005D6ACE" w:rsidP="005D6ACE">
          <w:pPr>
            <w:rPr>
              <w:rFonts w:ascii="Times New Roman" w:hAnsi="Times New Roman"/>
              <w:b/>
              <w:noProof/>
              <w:sz w:val="32"/>
              <w:szCs w:val="32"/>
            </w:rPr>
          </w:pPr>
        </w:p>
        <w:p w14:paraId="468A756E" w14:textId="77777777" w:rsidR="005D6ACE" w:rsidRDefault="005D6ACE" w:rsidP="005D6ACE">
          <w:pPr>
            <w:rPr>
              <w:rFonts w:ascii="Times New Roman" w:hAnsi="Times New Roman"/>
              <w:b/>
              <w:noProof/>
              <w:sz w:val="32"/>
              <w:szCs w:val="32"/>
            </w:rPr>
          </w:pPr>
        </w:p>
        <w:p w14:paraId="48C7C9C3" w14:textId="77777777" w:rsidR="005D6ACE" w:rsidRDefault="005D6ACE" w:rsidP="005D6ACE">
          <w:pPr>
            <w:rPr>
              <w:rFonts w:ascii="Times New Roman" w:hAnsi="Times New Roman"/>
              <w:b/>
              <w:noProof/>
              <w:sz w:val="32"/>
              <w:szCs w:val="32"/>
            </w:rPr>
          </w:pPr>
        </w:p>
        <w:p w14:paraId="33941EA6" w14:textId="77777777" w:rsidR="005D6ACE" w:rsidRDefault="005D6ACE" w:rsidP="005D6ACE">
          <w:pPr>
            <w:rPr>
              <w:rFonts w:ascii="Times New Roman" w:hAnsi="Times New Roman"/>
              <w:b/>
              <w:noProof/>
              <w:sz w:val="32"/>
              <w:szCs w:val="32"/>
            </w:rPr>
          </w:pPr>
        </w:p>
        <w:p w14:paraId="546893DB" w14:textId="414260AB" w:rsidR="005D6ACE" w:rsidRDefault="005D6ACE" w:rsidP="005D6ACE">
          <w:pPr>
            <w:rPr>
              <w:rFonts w:ascii="Verdana" w:hAnsi="Verdana"/>
              <w:b/>
              <w:sz w:val="24"/>
              <w:szCs w:val="24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73662904" wp14:editId="0E554A91">
                    <wp:simplePos x="0" y="0"/>
                    <wp:positionH relativeFrom="column">
                      <wp:posOffset>-194310</wp:posOffset>
                    </wp:positionH>
                    <wp:positionV relativeFrom="paragraph">
                      <wp:posOffset>151130</wp:posOffset>
                    </wp:positionV>
                    <wp:extent cx="6178550" cy="342900"/>
                    <wp:effectExtent l="15240" t="17780" r="16510" b="20320"/>
                    <wp:wrapNone/>
                    <wp:docPr id="2" name="Rectangle à coins arrondis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78550" cy="34290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92D05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du="http://schemas.microsoft.com/office/word/2023/wordml/word16du">
                <w:pict>
                  <v:roundrect w14:anchorId="617D14BA" id="Rectangle à coins arrondis 2" o:spid="_x0000_s1026" style="position:absolute;margin-left:-15.3pt;margin-top:11.9pt;width:486.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" strokecolor="#92d050" strokeweight="2.25pt"/>
                </w:pict>
              </mc:Fallback>
            </mc:AlternateContent>
          </w:r>
        </w:p>
        <w:p w14:paraId="4AFD1253" w14:textId="2A8368B9" w:rsidR="005D6ACE" w:rsidRDefault="00B63F89" w:rsidP="005D6ACE">
          <w:pPr>
            <w:rPr>
              <w:rFonts w:ascii="Verdana" w:hAnsi="Verdana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0E179518" wp14:editId="75CB0516">
                    <wp:simplePos x="0" y="0"/>
                    <wp:positionH relativeFrom="column">
                      <wp:posOffset>62865</wp:posOffset>
                    </wp:positionH>
                    <wp:positionV relativeFrom="paragraph">
                      <wp:posOffset>8890</wp:posOffset>
                    </wp:positionV>
                    <wp:extent cx="5715000" cy="342900"/>
                    <wp:effectExtent l="0" t="0" r="0" b="1270"/>
                    <wp:wrapNone/>
                    <wp:docPr id="1" name="Zone de text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82A33C" w14:textId="77777777" w:rsidR="005D6ACE" w:rsidRPr="00047F1E" w:rsidRDefault="005D6ACE" w:rsidP="005D6ACE">
                                <w:pPr>
                                  <w:spacing w:before="60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Verdana" w:hAnsi="Verdana"/>
                                    <w:b/>
                                    <w:sz w:val="24"/>
                                    <w:szCs w:val="24"/>
                                  </w:rPr>
                                  <w:t>Numéro de Marché :</w:t>
                                </w:r>
                                <w:r w:rsidRPr="006D59EB">
                                  <w:rPr>
                                    <w:rFonts w:ascii="Verdana" w:hAnsi="Verdana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0E179518" id="Zone de texte 1" o:spid="_x0000_s1029" type="#_x0000_t202" style="position:absolute;left:0;text-align:left;margin-left:4.95pt;margin-top:.7pt;width:450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" filled="f" stroked="f">
                    <v:textbox>
                      <w:txbxContent>
                        <w:p w14:paraId="2B82A33C" w14:textId="77777777" w:rsidR="005D6ACE" w:rsidRPr="00047F1E" w:rsidRDefault="005D6ACE" w:rsidP="005D6ACE">
                          <w:pPr>
                            <w:spacing w:before="6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4"/>
                              <w:szCs w:val="24"/>
                            </w:rPr>
                            <w:t>Numéro de Marché :</w:t>
                          </w:r>
                          <w:r w:rsidRPr="006D59EB">
                            <w:rPr>
                              <w:rFonts w:ascii="Verdana" w:hAnsi="Verdana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065A2F02" w14:textId="4CCA111B" w:rsidR="008B2054" w:rsidRDefault="008B2054" w:rsidP="005D6ACE">
          <w:pPr>
            <w:rPr>
              <w:rFonts w:ascii="Verdana" w:hAnsi="Verdana"/>
            </w:rPr>
          </w:pPr>
        </w:p>
        <w:p w14:paraId="7EFF072E" w14:textId="18C36FC4" w:rsidR="008B2054" w:rsidRDefault="008B2054" w:rsidP="005D6ACE">
          <w:pPr>
            <w:rPr>
              <w:rFonts w:ascii="Verdana" w:hAnsi="Verdana"/>
            </w:rPr>
          </w:pPr>
        </w:p>
        <w:p w14:paraId="1CA37604" w14:textId="45F339B1" w:rsidR="008B2054" w:rsidRDefault="008B2054" w:rsidP="005D6ACE">
          <w:pPr>
            <w:rPr>
              <w:rFonts w:ascii="Verdana" w:hAnsi="Verdana"/>
            </w:rPr>
          </w:pPr>
        </w:p>
        <w:p w14:paraId="1EF904A8" w14:textId="52347433" w:rsidR="008B2054" w:rsidRDefault="008B2054" w:rsidP="005D6ACE">
          <w:pPr>
            <w:rPr>
              <w:rFonts w:ascii="Verdana" w:hAnsi="Verdana"/>
            </w:rPr>
          </w:pPr>
        </w:p>
        <w:p w14:paraId="415ABA32" w14:textId="77777777" w:rsidR="008B2054" w:rsidRDefault="008B2054" w:rsidP="005D6ACE">
          <w:pPr>
            <w:rPr>
              <w:rFonts w:ascii="Verdana" w:hAnsi="Verdana"/>
            </w:rPr>
          </w:pPr>
        </w:p>
        <w:p w14:paraId="0ECB73CB" w14:textId="747F5733" w:rsidR="008B2054" w:rsidRPr="00C55F8D" w:rsidRDefault="008B2054" w:rsidP="008B2054">
          <w:pPr>
            <w:jc w:val="center"/>
            <w:rPr>
              <w:rFonts w:ascii="Verdana" w:hAnsi="Verdana"/>
              <w:b/>
              <w:bCs/>
              <w:color w:val="FF0000"/>
            </w:rPr>
          </w:pPr>
          <w:r w:rsidRPr="00C55F8D">
            <w:rPr>
              <w:rFonts w:ascii="Verdana" w:hAnsi="Verdana"/>
              <w:b/>
              <w:bCs/>
              <w:color w:val="FF0000"/>
            </w:rPr>
            <w:t>Document à remplir obligatoirement par lot sous peine d’inéligibilité</w:t>
          </w:r>
        </w:p>
        <w:p w14:paraId="2E25D969" w14:textId="33020251" w:rsidR="008B2054" w:rsidRDefault="008B2054" w:rsidP="008B2054">
          <w:pPr>
            <w:jc w:val="center"/>
            <w:rPr>
              <w:rFonts w:ascii="Verdana" w:hAnsi="Verdana"/>
              <w:b/>
              <w:bCs/>
              <w:color w:val="FF0000"/>
            </w:rPr>
          </w:pPr>
          <w:r w:rsidRPr="00C55F8D">
            <w:rPr>
              <w:rFonts w:ascii="Verdana" w:hAnsi="Verdana"/>
              <w:b/>
              <w:bCs/>
              <w:color w:val="FF0000"/>
            </w:rPr>
            <w:t xml:space="preserve">A retourner avant le </w:t>
          </w:r>
          <w:r w:rsidR="00493E5C">
            <w:rPr>
              <w:rFonts w:ascii="Verdana" w:hAnsi="Verdana"/>
              <w:b/>
              <w:bCs/>
              <w:color w:val="FF0000"/>
            </w:rPr>
            <w:t>08</w:t>
          </w:r>
          <w:r w:rsidR="00BD4ECC">
            <w:rPr>
              <w:rFonts w:ascii="Verdana" w:hAnsi="Verdana"/>
              <w:b/>
              <w:bCs/>
              <w:color w:val="FF0000"/>
            </w:rPr>
            <w:t>/0</w:t>
          </w:r>
          <w:r w:rsidR="00493E5C">
            <w:rPr>
              <w:rFonts w:ascii="Verdana" w:hAnsi="Verdana"/>
              <w:b/>
              <w:bCs/>
              <w:color w:val="FF0000"/>
            </w:rPr>
            <w:t>3</w:t>
          </w:r>
          <w:r w:rsidR="00BD4ECC">
            <w:rPr>
              <w:rFonts w:ascii="Verdana" w:hAnsi="Verdana"/>
              <w:b/>
              <w:bCs/>
              <w:color w:val="FF0000"/>
            </w:rPr>
            <w:t>/</w:t>
          </w:r>
          <w:r w:rsidRPr="00C55F8D">
            <w:rPr>
              <w:rFonts w:ascii="Verdana" w:hAnsi="Verdana"/>
              <w:b/>
              <w:bCs/>
              <w:color w:val="FF0000"/>
            </w:rPr>
            <w:t>202</w:t>
          </w:r>
          <w:r w:rsidR="00493E5C">
            <w:rPr>
              <w:rFonts w:ascii="Verdana" w:hAnsi="Verdana"/>
              <w:b/>
              <w:bCs/>
              <w:color w:val="FF0000"/>
            </w:rPr>
            <w:t>4</w:t>
          </w:r>
        </w:p>
        <w:p w14:paraId="7D12607D" w14:textId="77777777" w:rsidR="008B2054" w:rsidRDefault="008B2054" w:rsidP="008B2054">
          <w:pPr>
            <w:jc w:val="center"/>
            <w:rPr>
              <w:rFonts w:ascii="Verdana" w:hAnsi="Verdana"/>
              <w:b/>
              <w:bCs/>
              <w:color w:val="FF0000"/>
            </w:rPr>
          </w:pPr>
        </w:p>
        <w:p w14:paraId="69B4C4DB" w14:textId="77777777" w:rsidR="005D6ACE" w:rsidRDefault="005D6ACE" w:rsidP="005D6ACE">
          <w:pPr>
            <w:rPr>
              <w:rFonts w:ascii="Verdana" w:hAnsi="Verdana"/>
            </w:rPr>
            <w:sectPr w:rsidR="005D6ACE" w:rsidSect="005D6ACE">
              <w:pgSz w:w="11906" w:h="16838"/>
              <w:pgMar w:top="142" w:right="849" w:bottom="1417" w:left="1417" w:header="708" w:footer="708" w:gutter="0"/>
              <w:cols w:space="708"/>
              <w:docGrid w:linePitch="360"/>
            </w:sectPr>
          </w:pPr>
        </w:p>
        <w:bookmarkEnd w:id="0"/>
        <w:p w14:paraId="56F0E311" w14:textId="77777777" w:rsidR="005E5D22" w:rsidRDefault="005E5D22">
          <w:pPr>
            <w:jc w:val="left"/>
            <w:rPr>
              <w:noProof/>
            </w:rPr>
          </w:pPr>
        </w:p>
        <w:p w14:paraId="7243F763" w14:textId="77777777" w:rsidR="005D6ACE" w:rsidRDefault="005D6ACE">
          <w:pPr>
            <w:jc w:val="left"/>
            <w:rPr>
              <w:noProof/>
            </w:rPr>
          </w:pPr>
        </w:p>
        <w:p w14:paraId="3476869A" w14:textId="77777777" w:rsidR="005D6ACE" w:rsidRDefault="005D6ACE">
          <w:pPr>
            <w:jc w:val="left"/>
            <w:rPr>
              <w:noProof/>
            </w:rPr>
          </w:pPr>
        </w:p>
        <w:p w14:paraId="4216A2AE" w14:textId="77777777" w:rsidR="005D6ACE" w:rsidRDefault="005D6ACE">
          <w:pPr>
            <w:jc w:val="left"/>
            <w:rPr>
              <w:noProof/>
            </w:rPr>
          </w:pPr>
        </w:p>
        <w:p w14:paraId="796BB3CA" w14:textId="77777777" w:rsidR="005D6ACE" w:rsidRDefault="005D6ACE">
          <w:pPr>
            <w:jc w:val="left"/>
            <w:rPr>
              <w:noProof/>
            </w:rPr>
          </w:pPr>
        </w:p>
        <w:p w14:paraId="33DD50A2" w14:textId="77777777" w:rsidR="005D6ACE" w:rsidRDefault="005D6ACE">
          <w:pPr>
            <w:jc w:val="left"/>
            <w:rPr>
              <w:noProof/>
            </w:rPr>
          </w:pPr>
        </w:p>
        <w:p w14:paraId="4C6B2141" w14:textId="77777777" w:rsidR="005D6ACE" w:rsidRDefault="005D6ACE">
          <w:pPr>
            <w:jc w:val="left"/>
            <w:rPr>
              <w:noProof/>
            </w:rPr>
          </w:pPr>
        </w:p>
        <w:p w14:paraId="44E7A29D" w14:textId="77777777" w:rsidR="005D6ACE" w:rsidRDefault="005D6ACE">
          <w:pPr>
            <w:jc w:val="left"/>
            <w:rPr>
              <w:noProof/>
            </w:rPr>
          </w:pPr>
        </w:p>
        <w:p w14:paraId="05563F60" w14:textId="77777777" w:rsidR="005D6ACE" w:rsidRDefault="005D6ACE">
          <w:pPr>
            <w:jc w:val="left"/>
            <w:rPr>
              <w:noProof/>
            </w:rPr>
          </w:pPr>
        </w:p>
        <w:p w14:paraId="58C9ED49" w14:textId="77777777" w:rsidR="005D6ACE" w:rsidRDefault="005D6ACE">
          <w:pPr>
            <w:jc w:val="left"/>
            <w:rPr>
              <w:noProof/>
            </w:rPr>
          </w:pPr>
        </w:p>
        <w:p w14:paraId="55A0F830" w14:textId="77777777" w:rsidR="005D6ACE" w:rsidRDefault="005D6ACE">
          <w:pPr>
            <w:jc w:val="left"/>
            <w:rPr>
              <w:noProof/>
            </w:rPr>
          </w:pPr>
        </w:p>
        <w:p w14:paraId="1B5E2E25" w14:textId="77777777" w:rsidR="005E5D22" w:rsidRDefault="00000000">
          <w:pPr>
            <w:jc w:val="left"/>
            <w:rPr>
              <w:noProof/>
            </w:rPr>
          </w:pPr>
        </w:p>
      </w:sdtContent>
    </w:sdt>
    <w:p w14:paraId="071CF9B7" w14:textId="77777777" w:rsidR="004F6449" w:rsidRPr="00684247" w:rsidRDefault="004F6449" w:rsidP="004F6449">
      <w:pPr>
        <w:jc w:val="center"/>
        <w:rPr>
          <w:rFonts w:cs="Arial"/>
          <w:b/>
          <w:bCs/>
          <w:sz w:val="28"/>
        </w:rPr>
      </w:pPr>
    </w:p>
    <w:p w14:paraId="7DA4A4C3" w14:textId="77777777" w:rsidR="004F6449" w:rsidRPr="00684247" w:rsidRDefault="004F6449" w:rsidP="004F6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 w:val="28"/>
          <w:szCs w:val="28"/>
        </w:rPr>
      </w:pPr>
      <w:r w:rsidRPr="00684247">
        <w:rPr>
          <w:rFonts w:cs="Arial"/>
          <w:b/>
          <w:sz w:val="28"/>
          <w:szCs w:val="28"/>
        </w:rPr>
        <w:t>FOURNITURES DE :</w:t>
      </w:r>
    </w:p>
    <w:p w14:paraId="3051D164" w14:textId="77777777" w:rsidR="004F6449" w:rsidRPr="00684247" w:rsidRDefault="004F6449" w:rsidP="004F6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 w:val="28"/>
          <w:szCs w:val="28"/>
        </w:rPr>
      </w:pPr>
      <w:r w:rsidRPr="00684247">
        <w:rPr>
          <w:rFonts w:cs="Arial"/>
          <w:b/>
          <w:sz w:val="28"/>
          <w:szCs w:val="28"/>
        </w:rPr>
        <w:t>BOISSONS ET ARTICLES A USAGE UNIQUE</w:t>
      </w:r>
    </w:p>
    <w:p w14:paraId="4DDAA93E" w14:textId="77777777" w:rsidR="004F6449" w:rsidRDefault="004F6449" w:rsidP="004F6449">
      <w:pPr>
        <w:jc w:val="center"/>
        <w:rPr>
          <w:rFonts w:cs="Arial"/>
          <w:b/>
          <w:bCs/>
          <w:sz w:val="28"/>
        </w:rPr>
      </w:pPr>
    </w:p>
    <w:p w14:paraId="589B870A" w14:textId="77777777" w:rsidR="005D6ACE" w:rsidRDefault="005D6ACE" w:rsidP="004F6449">
      <w:pPr>
        <w:jc w:val="center"/>
        <w:rPr>
          <w:rFonts w:cs="Arial"/>
          <w:b/>
          <w:bCs/>
          <w:sz w:val="28"/>
        </w:rPr>
      </w:pPr>
    </w:p>
    <w:p w14:paraId="61986A77" w14:textId="77777777" w:rsidR="005D6ACE" w:rsidRDefault="005D6ACE" w:rsidP="004F6449">
      <w:pPr>
        <w:jc w:val="center"/>
        <w:rPr>
          <w:rFonts w:cs="Arial"/>
          <w:b/>
          <w:bCs/>
          <w:sz w:val="28"/>
        </w:rPr>
      </w:pPr>
    </w:p>
    <w:p w14:paraId="2F393D49" w14:textId="77777777" w:rsidR="005D6ACE" w:rsidRDefault="005D6ACE" w:rsidP="004F6449">
      <w:pPr>
        <w:jc w:val="center"/>
        <w:rPr>
          <w:rFonts w:cs="Arial"/>
          <w:b/>
          <w:bCs/>
          <w:sz w:val="28"/>
        </w:rPr>
      </w:pPr>
    </w:p>
    <w:p w14:paraId="41F0DC22" w14:textId="77777777" w:rsidR="005D6ACE" w:rsidRDefault="005D6ACE" w:rsidP="004F6449">
      <w:pPr>
        <w:jc w:val="center"/>
        <w:rPr>
          <w:rFonts w:cs="Arial"/>
          <w:b/>
          <w:bCs/>
          <w:sz w:val="28"/>
        </w:rPr>
      </w:pPr>
    </w:p>
    <w:p w14:paraId="5039CA2F" w14:textId="77777777" w:rsidR="005D6ACE" w:rsidRDefault="005D6ACE" w:rsidP="004F6449">
      <w:pPr>
        <w:jc w:val="center"/>
        <w:rPr>
          <w:rFonts w:cs="Arial"/>
          <w:b/>
          <w:bCs/>
          <w:sz w:val="28"/>
        </w:rPr>
      </w:pPr>
    </w:p>
    <w:p w14:paraId="540E5200" w14:textId="77777777" w:rsidR="005D6ACE" w:rsidRPr="005D6ACE" w:rsidRDefault="005D6ACE" w:rsidP="004F6449">
      <w:pPr>
        <w:jc w:val="center"/>
        <w:rPr>
          <w:rFonts w:cs="Arial"/>
          <w:b/>
          <w:bCs/>
          <w:sz w:val="40"/>
          <w:szCs w:val="40"/>
          <w:u w:val="single"/>
        </w:rPr>
      </w:pPr>
    </w:p>
    <w:p w14:paraId="446CBD8A" w14:textId="77777777" w:rsidR="004F6449" w:rsidRPr="005D6ACE" w:rsidRDefault="004F6449" w:rsidP="004F6449">
      <w:pPr>
        <w:jc w:val="center"/>
        <w:rPr>
          <w:rFonts w:cs="Arial"/>
          <w:b/>
          <w:bCs/>
          <w:sz w:val="40"/>
          <w:szCs w:val="40"/>
          <w:u w:val="single"/>
        </w:rPr>
      </w:pPr>
    </w:p>
    <w:p w14:paraId="1AB0346C" w14:textId="77777777" w:rsidR="004F6449" w:rsidRPr="00684247" w:rsidRDefault="004F6449" w:rsidP="004F6449">
      <w:pPr>
        <w:autoSpaceDE w:val="0"/>
        <w:autoSpaceDN w:val="0"/>
        <w:adjustRightInd w:val="0"/>
        <w:ind w:left="567"/>
        <w:rPr>
          <w:rFonts w:cs="Arial"/>
          <w:szCs w:val="24"/>
        </w:rPr>
      </w:pPr>
    </w:p>
    <w:p w14:paraId="74D7CC2D" w14:textId="77777777" w:rsidR="004F6449" w:rsidRDefault="004F6449" w:rsidP="004F6449">
      <w:pPr>
        <w:jc w:val="center"/>
        <w:rPr>
          <w:rFonts w:cs="Arial"/>
        </w:rPr>
      </w:pPr>
    </w:p>
    <w:p w14:paraId="15C0DC5A" w14:textId="77777777" w:rsidR="005D6ACE" w:rsidRPr="00684247" w:rsidRDefault="005D6ACE" w:rsidP="004F6449">
      <w:pPr>
        <w:jc w:val="center"/>
        <w:rPr>
          <w:rFonts w:cs="Arial"/>
        </w:rPr>
      </w:pPr>
    </w:p>
    <w:p w14:paraId="22D221DE" w14:textId="77777777" w:rsidR="004F6449" w:rsidRPr="00684247" w:rsidRDefault="004F6449" w:rsidP="004F6449">
      <w:pPr>
        <w:autoSpaceDE w:val="0"/>
        <w:autoSpaceDN w:val="0"/>
        <w:adjustRightInd w:val="0"/>
        <w:spacing w:line="360" w:lineRule="auto"/>
        <w:ind w:left="709"/>
        <w:rPr>
          <w:rFonts w:cs="Arial"/>
          <w:sz w:val="28"/>
          <w:szCs w:val="28"/>
        </w:rPr>
      </w:pPr>
      <w:r w:rsidRPr="00684247">
        <w:rPr>
          <w:rFonts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84247">
        <w:rPr>
          <w:rFonts w:cs="Arial"/>
          <w:b/>
          <w:sz w:val="28"/>
          <w:szCs w:val="28"/>
        </w:rPr>
        <w:instrText xml:space="preserve"> FORMCHECKBOX </w:instrText>
      </w:r>
      <w:r w:rsidR="00000000">
        <w:rPr>
          <w:rFonts w:cs="Arial"/>
          <w:b/>
          <w:sz w:val="28"/>
          <w:szCs w:val="28"/>
        </w:rPr>
      </w:r>
      <w:r w:rsidR="00000000">
        <w:rPr>
          <w:rFonts w:cs="Arial"/>
          <w:b/>
          <w:sz w:val="28"/>
          <w:szCs w:val="28"/>
        </w:rPr>
        <w:fldChar w:fldCharType="separate"/>
      </w:r>
      <w:r w:rsidRPr="00684247">
        <w:rPr>
          <w:rFonts w:cs="Arial"/>
          <w:b/>
          <w:sz w:val="28"/>
          <w:szCs w:val="28"/>
        </w:rPr>
        <w:fldChar w:fldCharType="end"/>
      </w:r>
      <w:r w:rsidRPr="00684247">
        <w:rPr>
          <w:rFonts w:cs="Arial"/>
          <w:b/>
          <w:sz w:val="28"/>
          <w:szCs w:val="28"/>
        </w:rPr>
        <w:t xml:space="preserve">   Lot n°1</w:t>
      </w:r>
      <w:r w:rsidRPr="00684247">
        <w:rPr>
          <w:rFonts w:cs="Arial"/>
          <w:sz w:val="28"/>
          <w:szCs w:val="28"/>
        </w:rPr>
        <w:t xml:space="preserve"> : Achat de champagne</w:t>
      </w:r>
    </w:p>
    <w:p w14:paraId="6954971C" w14:textId="05F2BE9C" w:rsidR="004F6449" w:rsidRPr="00684247" w:rsidRDefault="004F6449" w:rsidP="004F6449">
      <w:pPr>
        <w:autoSpaceDE w:val="0"/>
        <w:autoSpaceDN w:val="0"/>
        <w:adjustRightInd w:val="0"/>
        <w:spacing w:line="360" w:lineRule="auto"/>
        <w:ind w:left="709"/>
        <w:rPr>
          <w:rFonts w:cs="Arial"/>
          <w:sz w:val="28"/>
          <w:szCs w:val="28"/>
        </w:rPr>
      </w:pPr>
      <w:r w:rsidRPr="00684247">
        <w:rPr>
          <w:rFonts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84247">
        <w:rPr>
          <w:rFonts w:cs="Arial"/>
          <w:b/>
          <w:sz w:val="28"/>
          <w:szCs w:val="28"/>
        </w:rPr>
        <w:instrText xml:space="preserve"> FORMCHECKBOX </w:instrText>
      </w:r>
      <w:r w:rsidR="00000000">
        <w:rPr>
          <w:rFonts w:cs="Arial"/>
          <w:b/>
          <w:sz w:val="28"/>
          <w:szCs w:val="28"/>
        </w:rPr>
      </w:r>
      <w:r w:rsidR="00000000">
        <w:rPr>
          <w:rFonts w:cs="Arial"/>
          <w:b/>
          <w:sz w:val="28"/>
          <w:szCs w:val="28"/>
        </w:rPr>
        <w:fldChar w:fldCharType="separate"/>
      </w:r>
      <w:r w:rsidRPr="00684247">
        <w:rPr>
          <w:rFonts w:cs="Arial"/>
          <w:b/>
          <w:sz w:val="28"/>
          <w:szCs w:val="28"/>
        </w:rPr>
        <w:fldChar w:fldCharType="end"/>
      </w:r>
      <w:r w:rsidRPr="00684247">
        <w:rPr>
          <w:rFonts w:cs="Arial"/>
          <w:b/>
          <w:sz w:val="28"/>
          <w:szCs w:val="28"/>
        </w:rPr>
        <w:t xml:space="preserve">   Lot n°</w:t>
      </w:r>
      <w:r w:rsidR="00A93A24">
        <w:rPr>
          <w:rFonts w:cs="Arial"/>
          <w:b/>
          <w:sz w:val="28"/>
          <w:szCs w:val="28"/>
        </w:rPr>
        <w:t>2</w:t>
      </w:r>
      <w:r w:rsidRPr="00684247">
        <w:rPr>
          <w:rFonts w:cs="Arial"/>
          <w:sz w:val="28"/>
          <w:szCs w:val="28"/>
        </w:rPr>
        <w:t xml:space="preserve"> : Achat de sodas et jus</w:t>
      </w:r>
    </w:p>
    <w:p w14:paraId="6D35F7F1" w14:textId="73C6EF36" w:rsidR="004F6449" w:rsidRPr="00684247" w:rsidRDefault="004F6449" w:rsidP="004F6449">
      <w:pPr>
        <w:autoSpaceDE w:val="0"/>
        <w:autoSpaceDN w:val="0"/>
        <w:adjustRightInd w:val="0"/>
        <w:spacing w:line="360" w:lineRule="auto"/>
        <w:ind w:left="709"/>
        <w:rPr>
          <w:rFonts w:cs="Arial"/>
          <w:sz w:val="28"/>
          <w:szCs w:val="28"/>
        </w:rPr>
      </w:pPr>
      <w:r w:rsidRPr="00684247">
        <w:rPr>
          <w:rFonts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84247">
        <w:rPr>
          <w:rFonts w:cs="Arial"/>
          <w:b/>
          <w:sz w:val="28"/>
          <w:szCs w:val="28"/>
        </w:rPr>
        <w:instrText xml:space="preserve"> FORMCHECKBOX </w:instrText>
      </w:r>
      <w:r w:rsidR="00000000">
        <w:rPr>
          <w:rFonts w:cs="Arial"/>
          <w:b/>
          <w:sz w:val="28"/>
          <w:szCs w:val="28"/>
        </w:rPr>
      </w:r>
      <w:r w:rsidR="00000000">
        <w:rPr>
          <w:rFonts w:cs="Arial"/>
          <w:b/>
          <w:sz w:val="28"/>
          <w:szCs w:val="28"/>
        </w:rPr>
        <w:fldChar w:fldCharType="separate"/>
      </w:r>
      <w:r w:rsidRPr="00684247">
        <w:rPr>
          <w:rFonts w:cs="Arial"/>
          <w:b/>
          <w:sz w:val="28"/>
          <w:szCs w:val="28"/>
        </w:rPr>
        <w:fldChar w:fldCharType="end"/>
      </w:r>
      <w:r w:rsidRPr="00684247">
        <w:rPr>
          <w:rFonts w:cs="Arial"/>
          <w:b/>
          <w:sz w:val="28"/>
          <w:szCs w:val="28"/>
        </w:rPr>
        <w:t xml:space="preserve">   Lot n°</w:t>
      </w:r>
      <w:r w:rsidR="00A93A24">
        <w:rPr>
          <w:rFonts w:cs="Arial"/>
          <w:b/>
          <w:sz w:val="28"/>
          <w:szCs w:val="28"/>
        </w:rPr>
        <w:t>3</w:t>
      </w:r>
      <w:r w:rsidRPr="00684247">
        <w:rPr>
          <w:rFonts w:cs="Arial"/>
          <w:sz w:val="28"/>
          <w:szCs w:val="28"/>
        </w:rPr>
        <w:t xml:space="preserve"> : Achat et livraison d’eau de source</w:t>
      </w:r>
    </w:p>
    <w:p w14:paraId="4A75D289" w14:textId="263E1625" w:rsidR="004F6449" w:rsidRPr="00684247" w:rsidRDefault="004F6449" w:rsidP="004F6449">
      <w:pPr>
        <w:autoSpaceDE w:val="0"/>
        <w:autoSpaceDN w:val="0"/>
        <w:adjustRightInd w:val="0"/>
        <w:spacing w:line="360" w:lineRule="auto"/>
        <w:ind w:left="709"/>
        <w:rPr>
          <w:rFonts w:cs="Arial"/>
          <w:sz w:val="28"/>
          <w:szCs w:val="28"/>
        </w:rPr>
      </w:pPr>
      <w:r w:rsidRPr="00684247">
        <w:rPr>
          <w:rFonts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84247">
        <w:rPr>
          <w:rFonts w:cs="Arial"/>
          <w:b/>
          <w:sz w:val="28"/>
          <w:szCs w:val="28"/>
        </w:rPr>
        <w:instrText xml:space="preserve"> FORMCHECKBOX </w:instrText>
      </w:r>
      <w:r w:rsidR="00000000">
        <w:rPr>
          <w:rFonts w:cs="Arial"/>
          <w:b/>
          <w:sz w:val="28"/>
          <w:szCs w:val="28"/>
        </w:rPr>
      </w:r>
      <w:r w:rsidR="00000000">
        <w:rPr>
          <w:rFonts w:cs="Arial"/>
          <w:b/>
          <w:sz w:val="28"/>
          <w:szCs w:val="28"/>
        </w:rPr>
        <w:fldChar w:fldCharType="separate"/>
      </w:r>
      <w:r w:rsidRPr="00684247">
        <w:rPr>
          <w:rFonts w:cs="Arial"/>
          <w:b/>
          <w:sz w:val="28"/>
          <w:szCs w:val="28"/>
        </w:rPr>
        <w:fldChar w:fldCharType="end"/>
      </w:r>
      <w:r w:rsidRPr="00684247">
        <w:rPr>
          <w:rFonts w:cs="Arial"/>
          <w:b/>
          <w:sz w:val="28"/>
          <w:szCs w:val="28"/>
        </w:rPr>
        <w:t xml:space="preserve">   Lot n°</w:t>
      </w:r>
      <w:r w:rsidR="00A93A24">
        <w:rPr>
          <w:rFonts w:cs="Arial"/>
          <w:b/>
          <w:sz w:val="28"/>
          <w:szCs w:val="28"/>
        </w:rPr>
        <w:t>4</w:t>
      </w:r>
      <w:r w:rsidRPr="00684247">
        <w:rPr>
          <w:rFonts w:cs="Arial"/>
          <w:sz w:val="28"/>
          <w:szCs w:val="28"/>
        </w:rPr>
        <w:t xml:space="preserve"> : Achat d’articles à usage unique</w:t>
      </w:r>
    </w:p>
    <w:p w14:paraId="251AA085" w14:textId="77777777" w:rsidR="004F6449" w:rsidRPr="00684247" w:rsidRDefault="004F6449" w:rsidP="004F6449">
      <w:pPr>
        <w:tabs>
          <w:tab w:val="left" w:pos="3340"/>
        </w:tabs>
        <w:suppressAutoHyphens/>
        <w:ind w:firstLine="709"/>
        <w:rPr>
          <w:rFonts w:eastAsia="Microsoft YaHei" w:cs="Arial"/>
          <w:bCs/>
        </w:rPr>
      </w:pPr>
    </w:p>
    <w:p w14:paraId="098CE47D" w14:textId="77777777" w:rsidR="004F6449" w:rsidRPr="00684247" w:rsidRDefault="004F6449" w:rsidP="004F6449">
      <w:pPr>
        <w:jc w:val="center"/>
        <w:rPr>
          <w:rFonts w:cs="Arial"/>
          <w:b/>
        </w:rPr>
      </w:pPr>
    </w:p>
    <w:p w14:paraId="7D263E89" w14:textId="77777777" w:rsidR="004F6449" w:rsidRDefault="004F6449" w:rsidP="004F6449">
      <w:pPr>
        <w:jc w:val="center"/>
        <w:rPr>
          <w:b/>
          <w:bCs/>
          <w:sz w:val="44"/>
          <w:u w:val="single"/>
        </w:rPr>
      </w:pPr>
    </w:p>
    <w:p w14:paraId="3F3A17A3" w14:textId="77777777" w:rsidR="004F6449" w:rsidRDefault="004F6449" w:rsidP="004F6449">
      <w:pPr>
        <w:jc w:val="center"/>
        <w:rPr>
          <w:b/>
          <w:bCs/>
          <w:sz w:val="44"/>
          <w:u w:val="single"/>
        </w:rPr>
      </w:pPr>
    </w:p>
    <w:p w14:paraId="32A9AA72" w14:textId="77777777" w:rsidR="004F6449" w:rsidRDefault="004F6449" w:rsidP="004F6449">
      <w:pPr>
        <w:jc w:val="center"/>
        <w:rPr>
          <w:b/>
          <w:bCs/>
          <w:sz w:val="44"/>
          <w:u w:val="single"/>
        </w:rPr>
      </w:pPr>
    </w:p>
    <w:p w14:paraId="31FCB646" w14:textId="77777777" w:rsidR="00D57B67" w:rsidRDefault="008D2652" w:rsidP="00D57B67">
      <w:pPr>
        <w:rPr>
          <w:rFonts w:ascii="Times New Roman" w:hAnsi="Times New Roman"/>
          <w:sz w:val="24"/>
          <w:szCs w:val="24"/>
        </w:rPr>
        <w:sectPr w:rsidR="00D57B67" w:rsidSect="00C9012F"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26" w:right="1134" w:bottom="284" w:left="1418" w:header="142" w:footer="720" w:gutter="0"/>
          <w:pgNumType w:start="0"/>
          <w:cols w:space="720"/>
          <w:titlePg/>
          <w:docGrid w:linePitch="272"/>
        </w:sectPr>
      </w:pPr>
      <w:r>
        <w:t xml:space="preserve"> </w:t>
      </w:r>
    </w:p>
    <w:p w14:paraId="6CA139FC" w14:textId="77777777" w:rsidR="00B677F3" w:rsidRDefault="00B677F3" w:rsidP="00D57B67">
      <w:pPr>
        <w:pStyle w:val="Corpsdetexte2"/>
        <w:jc w:val="center"/>
        <w:rPr>
          <w:rFonts w:ascii="Times New Roman" w:hAnsi="Times New Roman" w:cs="Times New Roman"/>
          <w:b/>
          <w:bCs/>
          <w:sz w:val="24"/>
          <w:u w:val="single"/>
        </w:rPr>
      </w:pPr>
    </w:p>
    <w:p w14:paraId="5D6D6E91" w14:textId="77777777" w:rsidR="0093416B" w:rsidRPr="0093416B" w:rsidRDefault="0093416B" w:rsidP="0093416B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color w:val="0F243E" w:themeColor="text2" w:themeShade="80"/>
          <w:sz w:val="28"/>
          <w:szCs w:val="28"/>
        </w:rPr>
      </w:pPr>
      <w:r w:rsidRPr="0093416B">
        <w:rPr>
          <w:rFonts w:ascii="Times New Roman" w:hAnsi="Times New Roman" w:cs="Times New Roman"/>
          <w:b/>
          <w:bCs/>
          <w:color w:val="0F243E" w:themeColor="text2" w:themeShade="80"/>
          <w:sz w:val="28"/>
          <w:szCs w:val="28"/>
        </w:rPr>
        <w:t>I. Moyens humains affectés au marché</w:t>
      </w:r>
    </w:p>
    <w:p w14:paraId="4A37AAF5" w14:textId="77777777" w:rsidR="0093416B" w:rsidRP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54A663A0" w14:textId="77777777" w:rsidR="0093416B" w:rsidRPr="0093416B" w:rsidRDefault="0093416B" w:rsidP="0093416B">
      <w:pPr>
        <w:pStyle w:val="Corpsdetexte2"/>
        <w:jc w:val="left"/>
        <w:rPr>
          <w:rFonts w:ascii="Times New Roman" w:hAnsi="Times New Roman" w:cs="Times New Roman"/>
          <w:b/>
          <w:bCs/>
          <w:color w:val="0F243E" w:themeColor="text2" w:themeShade="80"/>
          <w:sz w:val="24"/>
        </w:rPr>
      </w:pPr>
      <w:r w:rsidRPr="0093416B">
        <w:rPr>
          <w:rFonts w:ascii="Times New Roman" w:hAnsi="Times New Roman" w:cs="Times New Roman"/>
          <w:b/>
          <w:bCs/>
          <w:color w:val="0F243E" w:themeColor="text2" w:themeShade="80"/>
          <w:sz w:val="24"/>
        </w:rPr>
        <w:t>1- Présentation de l’équipe</w:t>
      </w:r>
    </w:p>
    <w:p w14:paraId="0E48DD2D" w14:textId="77777777" w:rsid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35773E6A" w14:textId="77777777" w:rsid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1C59B7FB" w14:textId="77777777" w:rsidR="0093416B" w:rsidRP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38F3C73D" w14:textId="77777777" w:rsidR="0093416B" w:rsidRPr="0093416B" w:rsidRDefault="0093416B" w:rsidP="0093416B">
      <w:pPr>
        <w:pStyle w:val="Corpsdetexte2"/>
        <w:jc w:val="left"/>
        <w:rPr>
          <w:rFonts w:ascii="Times New Roman" w:hAnsi="Times New Roman" w:cs="Times New Roman"/>
          <w:b/>
          <w:bCs/>
          <w:color w:val="0F243E" w:themeColor="text2" w:themeShade="80"/>
          <w:sz w:val="24"/>
        </w:rPr>
      </w:pPr>
      <w:r w:rsidRPr="0093416B">
        <w:rPr>
          <w:rFonts w:ascii="Times New Roman" w:hAnsi="Times New Roman" w:cs="Times New Roman"/>
          <w:b/>
          <w:bCs/>
          <w:color w:val="0F243E" w:themeColor="text2" w:themeShade="80"/>
          <w:sz w:val="24"/>
        </w:rPr>
        <w:t>2- Organigramme fonctionnel</w:t>
      </w:r>
    </w:p>
    <w:p w14:paraId="7B2F4BB1" w14:textId="77777777" w:rsid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30E38B66" w14:textId="77777777" w:rsid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4109D00E" w14:textId="77777777" w:rsidR="0093416B" w:rsidRP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6077D204" w14:textId="77777777" w:rsidR="0093416B" w:rsidRPr="0093416B" w:rsidRDefault="0093416B" w:rsidP="0093416B">
      <w:pPr>
        <w:pStyle w:val="Corpsdetexte2"/>
        <w:jc w:val="left"/>
        <w:rPr>
          <w:rFonts w:ascii="Times New Roman" w:hAnsi="Times New Roman" w:cs="Times New Roman"/>
          <w:b/>
          <w:bCs/>
          <w:color w:val="0F243E" w:themeColor="text2" w:themeShade="80"/>
          <w:sz w:val="24"/>
        </w:rPr>
      </w:pPr>
      <w:r w:rsidRPr="0093416B">
        <w:rPr>
          <w:rFonts w:ascii="Times New Roman" w:hAnsi="Times New Roman" w:cs="Times New Roman"/>
          <w:b/>
          <w:bCs/>
          <w:color w:val="0F243E" w:themeColor="text2" w:themeShade="80"/>
          <w:sz w:val="24"/>
        </w:rPr>
        <w:t>3-Nom et coordonnées de l’interlocuteur dans l’entreprise</w:t>
      </w:r>
    </w:p>
    <w:p w14:paraId="6FC0C216" w14:textId="77777777" w:rsid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261977EB" w14:textId="77777777" w:rsid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1C833575" w14:textId="77777777" w:rsidR="0093416B" w:rsidRP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50E2AFA4" w14:textId="77777777" w:rsidR="0093416B" w:rsidRP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237904EA" w14:textId="77777777" w:rsidR="0093416B" w:rsidRPr="0093416B" w:rsidRDefault="0093416B" w:rsidP="0093416B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color w:val="0F243E" w:themeColor="text2" w:themeShade="80"/>
          <w:sz w:val="28"/>
          <w:szCs w:val="28"/>
        </w:rPr>
      </w:pPr>
      <w:r w:rsidRPr="0093416B">
        <w:rPr>
          <w:rFonts w:ascii="Times New Roman" w:hAnsi="Times New Roman" w:cs="Times New Roman"/>
          <w:b/>
          <w:bCs/>
          <w:color w:val="0F243E" w:themeColor="text2" w:themeShade="80"/>
          <w:sz w:val="28"/>
          <w:szCs w:val="28"/>
        </w:rPr>
        <w:t xml:space="preserve">II. Moyens matériel affectés au marché </w:t>
      </w:r>
    </w:p>
    <w:p w14:paraId="74BE52C8" w14:textId="77777777" w:rsid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5CFF38D1" w14:textId="77777777" w:rsidR="0093416B" w:rsidRP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447AB153" w14:textId="49A1AFFE" w:rsidR="0093416B" w:rsidRPr="0093416B" w:rsidRDefault="0093416B" w:rsidP="0093416B">
      <w:pPr>
        <w:pStyle w:val="Corpsdetexte2"/>
        <w:jc w:val="left"/>
        <w:rPr>
          <w:rFonts w:ascii="Times New Roman" w:hAnsi="Times New Roman" w:cs="Times New Roman"/>
          <w:b/>
          <w:bCs/>
          <w:color w:val="0F243E" w:themeColor="text2" w:themeShade="80"/>
          <w:sz w:val="24"/>
        </w:rPr>
      </w:pPr>
      <w:r w:rsidRPr="0093416B">
        <w:rPr>
          <w:rFonts w:ascii="Times New Roman" w:hAnsi="Times New Roman" w:cs="Times New Roman"/>
          <w:b/>
          <w:bCs/>
          <w:color w:val="0F243E" w:themeColor="text2" w:themeShade="80"/>
          <w:sz w:val="24"/>
        </w:rPr>
        <w:t>1-Moyens de livraison</w:t>
      </w:r>
    </w:p>
    <w:p w14:paraId="31F1A1EF" w14:textId="77777777" w:rsid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4940E0EA" w14:textId="77777777" w:rsidR="0093416B" w:rsidRP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1DDE0D11" w14:textId="77777777" w:rsidR="0093416B" w:rsidRPr="0093416B" w:rsidRDefault="0093416B" w:rsidP="0093416B">
      <w:pPr>
        <w:pStyle w:val="Corpsdetexte2"/>
        <w:jc w:val="left"/>
        <w:rPr>
          <w:rFonts w:ascii="Times New Roman" w:hAnsi="Times New Roman" w:cs="Times New Roman"/>
          <w:b/>
          <w:bCs/>
          <w:color w:val="0F243E" w:themeColor="text2" w:themeShade="80"/>
          <w:sz w:val="24"/>
        </w:rPr>
      </w:pPr>
      <w:r w:rsidRPr="0093416B">
        <w:rPr>
          <w:rFonts w:ascii="Times New Roman" w:hAnsi="Times New Roman" w:cs="Times New Roman"/>
          <w:b/>
          <w:bCs/>
          <w:color w:val="0F243E" w:themeColor="text2" w:themeShade="80"/>
          <w:sz w:val="24"/>
        </w:rPr>
        <w:t>2- Partenariat avec des sociétés de transport</w:t>
      </w:r>
    </w:p>
    <w:p w14:paraId="6AA80457" w14:textId="77777777" w:rsidR="0093416B" w:rsidRP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4ABB5C2A" w14:textId="77777777" w:rsid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1A9FA1CF" w14:textId="77777777" w:rsidR="0093416B" w:rsidRP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10CB99F1" w14:textId="77777777" w:rsidR="0093416B" w:rsidRPr="0093416B" w:rsidRDefault="0093416B" w:rsidP="0093416B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color w:val="0F243E" w:themeColor="text2" w:themeShade="80"/>
          <w:sz w:val="28"/>
          <w:szCs w:val="28"/>
        </w:rPr>
      </w:pPr>
      <w:r w:rsidRPr="0093416B">
        <w:rPr>
          <w:rFonts w:ascii="Times New Roman" w:hAnsi="Times New Roman" w:cs="Times New Roman"/>
          <w:b/>
          <w:bCs/>
          <w:color w:val="0F243E" w:themeColor="text2" w:themeShade="80"/>
          <w:sz w:val="28"/>
          <w:szCs w:val="28"/>
        </w:rPr>
        <w:t xml:space="preserve">III. Modalité d’exécution du marché </w:t>
      </w:r>
    </w:p>
    <w:p w14:paraId="6DDD6E7E" w14:textId="77777777" w:rsid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2842E640" w14:textId="77777777" w:rsidR="0093416B" w:rsidRP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62E4BD99" w14:textId="04235D51" w:rsidR="0093416B" w:rsidRPr="0093416B" w:rsidRDefault="0093416B" w:rsidP="0093416B">
      <w:pPr>
        <w:pStyle w:val="Corpsdetexte2"/>
        <w:jc w:val="left"/>
        <w:rPr>
          <w:rFonts w:ascii="Times New Roman" w:hAnsi="Times New Roman" w:cs="Times New Roman"/>
          <w:b/>
          <w:bCs/>
          <w:color w:val="0F243E" w:themeColor="text2" w:themeShade="80"/>
          <w:sz w:val="24"/>
        </w:rPr>
      </w:pPr>
      <w:r w:rsidRPr="0093416B">
        <w:rPr>
          <w:rFonts w:ascii="Times New Roman" w:hAnsi="Times New Roman" w:cs="Times New Roman"/>
          <w:b/>
          <w:bCs/>
          <w:color w:val="0F243E" w:themeColor="text2" w:themeShade="80"/>
          <w:sz w:val="24"/>
        </w:rPr>
        <w:t>1-Méthodologie</w:t>
      </w:r>
    </w:p>
    <w:p w14:paraId="7C4A9116" w14:textId="77777777" w:rsid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2AD4DD82" w14:textId="77777777" w:rsidR="0093416B" w:rsidRP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53ACF885" w14:textId="77777777" w:rsidR="0093416B" w:rsidRPr="0093416B" w:rsidRDefault="0093416B" w:rsidP="0093416B">
      <w:pPr>
        <w:pStyle w:val="Corpsdetexte2"/>
        <w:jc w:val="left"/>
        <w:rPr>
          <w:rFonts w:ascii="Times New Roman" w:hAnsi="Times New Roman" w:cs="Times New Roman"/>
          <w:b/>
          <w:bCs/>
          <w:color w:val="0F243E" w:themeColor="text2" w:themeShade="80"/>
          <w:sz w:val="24"/>
        </w:rPr>
      </w:pPr>
      <w:r w:rsidRPr="0093416B">
        <w:rPr>
          <w:rFonts w:ascii="Times New Roman" w:hAnsi="Times New Roman" w:cs="Times New Roman"/>
          <w:b/>
          <w:bCs/>
          <w:color w:val="0F243E" w:themeColor="text2" w:themeShade="80"/>
          <w:sz w:val="24"/>
        </w:rPr>
        <w:t>2- Organisation, logistique de réalisation</w:t>
      </w:r>
    </w:p>
    <w:p w14:paraId="2DC6E627" w14:textId="77777777" w:rsid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6A586AA5" w14:textId="77777777" w:rsidR="0093416B" w:rsidRP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427825DB" w14:textId="77777777" w:rsidR="0093416B" w:rsidRPr="0093416B" w:rsidRDefault="0093416B" w:rsidP="0093416B">
      <w:pPr>
        <w:pStyle w:val="Corpsdetexte2"/>
        <w:jc w:val="left"/>
        <w:rPr>
          <w:rFonts w:ascii="Times New Roman" w:hAnsi="Times New Roman" w:cs="Times New Roman"/>
          <w:b/>
          <w:bCs/>
          <w:color w:val="0F243E" w:themeColor="text2" w:themeShade="80"/>
          <w:sz w:val="24"/>
        </w:rPr>
      </w:pPr>
      <w:r w:rsidRPr="0093416B">
        <w:rPr>
          <w:rFonts w:ascii="Times New Roman" w:hAnsi="Times New Roman" w:cs="Times New Roman"/>
          <w:b/>
          <w:bCs/>
          <w:color w:val="0F243E" w:themeColor="text2" w:themeShade="80"/>
          <w:sz w:val="24"/>
        </w:rPr>
        <w:t>3- Délai de livraison</w:t>
      </w:r>
    </w:p>
    <w:p w14:paraId="16512B89" w14:textId="77777777" w:rsid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688C9D1A" w14:textId="77777777" w:rsidR="0093416B" w:rsidRP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42FFEC9A" w14:textId="77777777" w:rsidR="0093416B" w:rsidRPr="0093416B" w:rsidRDefault="0093416B" w:rsidP="0093416B">
      <w:pPr>
        <w:pStyle w:val="Corpsdetexte2"/>
        <w:jc w:val="left"/>
        <w:rPr>
          <w:rFonts w:ascii="Times New Roman" w:hAnsi="Times New Roman" w:cs="Times New Roman"/>
          <w:b/>
          <w:bCs/>
          <w:color w:val="0F243E" w:themeColor="text2" w:themeShade="80"/>
          <w:sz w:val="24"/>
        </w:rPr>
      </w:pPr>
      <w:r w:rsidRPr="0093416B">
        <w:rPr>
          <w:rFonts w:ascii="Times New Roman" w:hAnsi="Times New Roman" w:cs="Times New Roman"/>
          <w:b/>
          <w:bCs/>
          <w:color w:val="0F243E" w:themeColor="text2" w:themeShade="80"/>
          <w:sz w:val="24"/>
        </w:rPr>
        <w:t xml:space="preserve">4- Suivi de livraison </w:t>
      </w:r>
    </w:p>
    <w:p w14:paraId="6F24B4DF" w14:textId="77777777" w:rsid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39591A55" w14:textId="77777777" w:rsidR="0093416B" w:rsidRP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6E3BC28C" w14:textId="77777777" w:rsidR="0093416B" w:rsidRPr="0093416B" w:rsidRDefault="0093416B" w:rsidP="0093416B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color w:val="0F243E" w:themeColor="text2" w:themeShade="80"/>
          <w:sz w:val="28"/>
          <w:szCs w:val="28"/>
        </w:rPr>
      </w:pPr>
      <w:r w:rsidRPr="0093416B">
        <w:rPr>
          <w:rFonts w:ascii="Times New Roman" w:hAnsi="Times New Roman" w:cs="Times New Roman"/>
          <w:b/>
          <w:bCs/>
          <w:color w:val="0F243E" w:themeColor="text2" w:themeShade="80"/>
          <w:sz w:val="28"/>
          <w:szCs w:val="28"/>
        </w:rPr>
        <w:t>IV. Service après-vente</w:t>
      </w:r>
    </w:p>
    <w:p w14:paraId="05A378AA" w14:textId="77777777" w:rsid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7ADBA625" w14:textId="77777777" w:rsidR="0093416B" w:rsidRPr="0093416B" w:rsidRDefault="0093416B" w:rsidP="0093416B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p w14:paraId="6B58B259" w14:textId="31ADAA5A" w:rsidR="0093416B" w:rsidRPr="0093416B" w:rsidRDefault="0093416B" w:rsidP="0093416B">
      <w:pPr>
        <w:pStyle w:val="Corpsdetexte2"/>
        <w:rPr>
          <w:rFonts w:ascii="Times New Roman" w:hAnsi="Times New Roman" w:cs="Times New Roman"/>
          <w:b/>
          <w:bCs/>
          <w:color w:val="0F243E" w:themeColor="text2" w:themeShade="80"/>
          <w:sz w:val="24"/>
        </w:rPr>
      </w:pPr>
      <w:r w:rsidRPr="0093416B">
        <w:rPr>
          <w:rFonts w:ascii="Times New Roman" w:hAnsi="Times New Roman" w:cs="Times New Roman"/>
          <w:b/>
          <w:bCs/>
          <w:color w:val="0F243E" w:themeColor="text2" w:themeShade="80"/>
          <w:sz w:val="24"/>
        </w:rPr>
        <w:t>1-Organisation et modalités d’intervention du SAV (procédure et délai d’intervention)</w:t>
      </w:r>
    </w:p>
    <w:p w14:paraId="1C21D407" w14:textId="77777777" w:rsidR="0093416B" w:rsidRDefault="0093416B" w:rsidP="0093416B">
      <w:pPr>
        <w:pStyle w:val="Corpsdetexte2"/>
        <w:rPr>
          <w:rFonts w:ascii="Times New Roman" w:hAnsi="Times New Roman" w:cs="Times New Roman"/>
          <w:sz w:val="24"/>
        </w:rPr>
      </w:pPr>
    </w:p>
    <w:p w14:paraId="4D041BDC" w14:textId="77777777" w:rsidR="0093416B" w:rsidRPr="0093416B" w:rsidRDefault="0093416B" w:rsidP="0093416B">
      <w:pPr>
        <w:pStyle w:val="Corpsdetexte2"/>
        <w:rPr>
          <w:rFonts w:ascii="Times New Roman" w:hAnsi="Times New Roman" w:cs="Times New Roman"/>
          <w:sz w:val="24"/>
        </w:rPr>
      </w:pPr>
    </w:p>
    <w:p w14:paraId="44BF010F" w14:textId="055D0904" w:rsidR="0093416B" w:rsidRPr="0093416B" w:rsidRDefault="0093416B" w:rsidP="0093416B">
      <w:pPr>
        <w:pStyle w:val="Corpsdetexte2"/>
        <w:rPr>
          <w:rFonts w:ascii="Times New Roman" w:hAnsi="Times New Roman" w:cs="Times New Roman"/>
          <w:b/>
          <w:bCs/>
          <w:color w:val="0F243E" w:themeColor="text2" w:themeShade="80"/>
          <w:sz w:val="24"/>
        </w:rPr>
      </w:pPr>
      <w:r w:rsidRPr="0093416B">
        <w:rPr>
          <w:rFonts w:ascii="Times New Roman" w:hAnsi="Times New Roman" w:cs="Times New Roman"/>
          <w:b/>
          <w:bCs/>
          <w:color w:val="0F243E" w:themeColor="text2" w:themeShade="80"/>
          <w:sz w:val="24"/>
        </w:rPr>
        <w:t>2-Modalité de reprise des produits défectueux</w:t>
      </w:r>
    </w:p>
    <w:p w14:paraId="370FB4EF" w14:textId="77777777" w:rsidR="0093416B" w:rsidRDefault="0093416B" w:rsidP="0093416B">
      <w:pPr>
        <w:pStyle w:val="Corpsdetexte2"/>
        <w:rPr>
          <w:rFonts w:ascii="Times New Roman" w:hAnsi="Times New Roman" w:cs="Times New Roman"/>
          <w:sz w:val="24"/>
        </w:rPr>
      </w:pPr>
    </w:p>
    <w:p w14:paraId="55A711A7" w14:textId="77777777" w:rsidR="0093416B" w:rsidRPr="0093416B" w:rsidRDefault="0093416B" w:rsidP="0093416B">
      <w:pPr>
        <w:pStyle w:val="Corpsdetexte2"/>
        <w:rPr>
          <w:rFonts w:ascii="Times New Roman" w:hAnsi="Times New Roman" w:cs="Times New Roman"/>
          <w:sz w:val="24"/>
        </w:rPr>
      </w:pPr>
    </w:p>
    <w:p w14:paraId="6E9878AF" w14:textId="5D2F8DA8" w:rsidR="0093416B" w:rsidRPr="0093416B" w:rsidRDefault="0093416B" w:rsidP="0093416B">
      <w:pPr>
        <w:pStyle w:val="Corpsdetexte2"/>
        <w:rPr>
          <w:rFonts w:ascii="Times New Roman" w:hAnsi="Times New Roman" w:cs="Times New Roman"/>
          <w:b/>
          <w:bCs/>
          <w:color w:val="0F243E" w:themeColor="text2" w:themeShade="80"/>
          <w:sz w:val="24"/>
        </w:rPr>
      </w:pPr>
      <w:r w:rsidRPr="0093416B">
        <w:rPr>
          <w:rFonts w:ascii="Times New Roman" w:hAnsi="Times New Roman" w:cs="Times New Roman"/>
          <w:b/>
          <w:bCs/>
          <w:color w:val="0F243E" w:themeColor="text2" w:themeShade="80"/>
          <w:sz w:val="24"/>
        </w:rPr>
        <w:t>3-Nom et coordonnées du correspondant SAV</w:t>
      </w:r>
    </w:p>
    <w:p w14:paraId="00F40357" w14:textId="77777777" w:rsidR="0093416B" w:rsidRPr="0093416B" w:rsidRDefault="0093416B" w:rsidP="00D57B67">
      <w:pPr>
        <w:pStyle w:val="Corpsdetexte2"/>
        <w:jc w:val="center"/>
        <w:rPr>
          <w:rFonts w:ascii="Times New Roman" w:hAnsi="Times New Roman" w:cs="Times New Roman"/>
          <w:sz w:val="24"/>
        </w:rPr>
      </w:pPr>
    </w:p>
    <w:sectPr w:rsidR="0093416B" w:rsidRPr="0093416B" w:rsidSect="002E085E">
      <w:footerReference w:type="even" r:id="rId13"/>
      <w:footerReference w:type="default" r:id="rId14"/>
      <w:pgSz w:w="11907" w:h="16840" w:code="9"/>
      <w:pgMar w:top="709" w:right="1134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BB713" w14:textId="77777777" w:rsidR="009D3CC3" w:rsidRDefault="009D3CC3">
      <w:r>
        <w:separator/>
      </w:r>
    </w:p>
    <w:p w14:paraId="09FB18D7" w14:textId="77777777" w:rsidR="009D3CC3" w:rsidRDefault="009D3CC3"/>
    <w:p w14:paraId="00F4A7C8" w14:textId="77777777" w:rsidR="009D3CC3" w:rsidRDefault="009D3CC3"/>
    <w:p w14:paraId="44D5558F" w14:textId="77777777" w:rsidR="009D3CC3" w:rsidRDefault="009D3CC3"/>
  </w:endnote>
  <w:endnote w:type="continuationSeparator" w:id="0">
    <w:p w14:paraId="03416C55" w14:textId="77777777" w:rsidR="009D3CC3" w:rsidRDefault="009D3CC3">
      <w:r>
        <w:continuationSeparator/>
      </w:r>
    </w:p>
    <w:p w14:paraId="7FE5B737" w14:textId="77777777" w:rsidR="009D3CC3" w:rsidRDefault="009D3CC3"/>
    <w:p w14:paraId="2AB2BDFB" w14:textId="77777777" w:rsidR="009D3CC3" w:rsidRDefault="009D3CC3"/>
    <w:p w14:paraId="262F2079" w14:textId="77777777" w:rsidR="009D3CC3" w:rsidRDefault="009D3C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467F1" w14:textId="791F8BA9" w:rsidR="005D6ACE" w:rsidRDefault="005D6AC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6C5E92">
      <w:rPr>
        <w:rStyle w:val="Numrodepage"/>
        <w:noProof/>
      </w:rPr>
      <w:t>0</w:t>
    </w:r>
    <w:r>
      <w:rPr>
        <w:rStyle w:val="Numrodepage"/>
      </w:rPr>
      <w:fldChar w:fldCharType="end"/>
    </w:r>
  </w:p>
  <w:p w14:paraId="78B48D8C" w14:textId="77777777" w:rsidR="005D6ACE" w:rsidRDefault="005D6ACE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6C25B" w14:textId="77777777" w:rsidR="005D6ACE" w:rsidRPr="00282197" w:rsidRDefault="005D6ACE">
    <w:pPr>
      <w:pStyle w:val="Pieddepage"/>
      <w:framePr w:wrap="around" w:vAnchor="text" w:hAnchor="margin" w:xAlign="right" w:y="1"/>
      <w:rPr>
        <w:rStyle w:val="Numrodepage"/>
        <w:rFonts w:ascii="Times New Roman" w:hAnsi="Times New Roman"/>
        <w:sz w:val="18"/>
        <w:szCs w:val="18"/>
      </w:rPr>
    </w:pPr>
    <w:r w:rsidRPr="00282197">
      <w:rPr>
        <w:rStyle w:val="Numrodepage"/>
        <w:rFonts w:ascii="Times New Roman" w:hAnsi="Times New Roman"/>
        <w:sz w:val="18"/>
        <w:szCs w:val="18"/>
      </w:rPr>
      <w:fldChar w:fldCharType="begin"/>
    </w:r>
    <w:r w:rsidRPr="00282197">
      <w:rPr>
        <w:rStyle w:val="Numrodepage"/>
        <w:rFonts w:ascii="Times New Roman" w:hAnsi="Times New Roman"/>
        <w:sz w:val="18"/>
        <w:szCs w:val="18"/>
      </w:rPr>
      <w:instrText xml:space="preserve">PAGE  </w:instrText>
    </w:r>
    <w:r w:rsidRPr="00282197">
      <w:rPr>
        <w:rStyle w:val="Numrodepage"/>
        <w:rFonts w:ascii="Times New Roman" w:hAnsi="Times New Roman"/>
        <w:sz w:val="18"/>
        <w:szCs w:val="18"/>
      </w:rPr>
      <w:fldChar w:fldCharType="separate"/>
    </w:r>
    <w:r>
      <w:rPr>
        <w:rStyle w:val="Numrodepage"/>
        <w:rFonts w:ascii="Times New Roman" w:hAnsi="Times New Roman"/>
        <w:noProof/>
        <w:sz w:val="18"/>
        <w:szCs w:val="18"/>
      </w:rPr>
      <w:t>1</w:t>
    </w:r>
    <w:r w:rsidRPr="00282197">
      <w:rPr>
        <w:rStyle w:val="Numrodepage"/>
        <w:rFonts w:ascii="Times New Roman" w:hAnsi="Times New Roman"/>
        <w:sz w:val="18"/>
        <w:szCs w:val="18"/>
      </w:rPr>
      <w:fldChar w:fldCharType="end"/>
    </w:r>
    <w:r w:rsidRPr="00282197">
      <w:rPr>
        <w:rStyle w:val="Numrodepage"/>
        <w:rFonts w:ascii="Times New Roman" w:hAnsi="Times New Roman"/>
        <w:sz w:val="18"/>
        <w:szCs w:val="18"/>
      </w:rPr>
      <w:t>/</w:t>
    </w:r>
    <w:r>
      <w:rPr>
        <w:rStyle w:val="Numrodepage"/>
        <w:rFonts w:ascii="Times New Roman" w:hAnsi="Times New Roman"/>
        <w:sz w:val="18"/>
        <w:szCs w:val="18"/>
      </w:rPr>
      <w:t>24</w:t>
    </w:r>
  </w:p>
  <w:p w14:paraId="40FB061C" w14:textId="77777777" w:rsidR="005D6ACE" w:rsidRPr="00225292" w:rsidRDefault="005D6ACE" w:rsidP="00455609">
    <w:pPr>
      <w:pStyle w:val="Pieddepage"/>
      <w:ind w:right="360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t xml:space="preserve">Mémoire Technique - </w:t>
    </w:r>
    <w:r w:rsidRPr="0072626A">
      <w:rPr>
        <w:rFonts w:ascii="Times New Roman" w:hAnsi="Times New Roman"/>
        <w:bCs/>
      </w:rPr>
      <w:t>Achat de boissons</w:t>
    </w:r>
    <w:r>
      <w:rPr>
        <w:rFonts w:ascii="Times New Roman" w:hAnsi="Times New Roman"/>
        <w:bCs/>
      </w:rPr>
      <w:t xml:space="preserve"> et articles à usage unique</w:t>
    </w:r>
    <w:r w:rsidRPr="0072626A">
      <w:rPr>
        <w:rFonts w:ascii="Times New Roman" w:hAnsi="Times New Roman"/>
        <w:bCs/>
      </w:rPr>
      <w:t xml:space="preserve"> pour le compte de la ville de Petit-Bourg.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93261" w14:textId="77777777" w:rsidR="005D6ACE" w:rsidRDefault="005D6ACE">
    <w:pPr>
      <w:pStyle w:val="Pieddepage"/>
    </w:pPr>
    <w:r>
      <w:rPr>
        <w:b/>
        <w:i/>
        <w:noProof/>
        <w:color w:val="008000"/>
        <w:sz w:val="18"/>
      </w:rPr>
      <w:drawing>
        <wp:inline distT="0" distB="0" distL="0" distR="0" wp14:anchorId="64C519FC" wp14:editId="7882B993">
          <wp:extent cx="5760085" cy="700518"/>
          <wp:effectExtent l="0" t="0" r="0" b="4445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apier à en-tête vierge2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1390"/>
                  <a:stretch/>
                </pic:blipFill>
                <pic:spPr bwMode="auto">
                  <a:xfrm>
                    <a:off x="0" y="0"/>
                    <a:ext cx="5760085" cy="7005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26410" w14:textId="77777777" w:rsidR="005D6ACE" w:rsidRDefault="005D6AC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</w:p>
  <w:p w14:paraId="6F2587A9" w14:textId="77777777" w:rsidR="005D6ACE" w:rsidRDefault="005D6ACE">
    <w:pPr>
      <w:pStyle w:val="Pieddepage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E97A3" w14:textId="77777777" w:rsidR="005D6ACE" w:rsidRPr="00E4502A" w:rsidRDefault="005D6ACE" w:rsidP="00EB0478">
    <w:pPr>
      <w:pStyle w:val="Pieddepage"/>
      <w:framePr w:wrap="around" w:vAnchor="text" w:hAnchor="margin" w:xAlign="right" w:y="1"/>
      <w:rPr>
        <w:rFonts w:ascii="Times New Roman" w:hAnsi="Times New Roman"/>
        <w:bCs/>
      </w:rPr>
    </w:pPr>
    <w:r w:rsidRPr="006C6E9F">
      <w:rPr>
        <w:rStyle w:val="Numrodepage"/>
        <w:rFonts w:ascii="Times New Roman" w:hAnsi="Times New Roman"/>
      </w:rPr>
      <w:fldChar w:fldCharType="begin"/>
    </w:r>
    <w:r w:rsidRPr="006C6E9F">
      <w:rPr>
        <w:rStyle w:val="Numrodepage"/>
        <w:rFonts w:ascii="Times New Roman" w:hAnsi="Times New Roman"/>
      </w:rPr>
      <w:instrText xml:space="preserve">PAGE  </w:instrText>
    </w:r>
    <w:r w:rsidRPr="006C6E9F">
      <w:rPr>
        <w:rStyle w:val="Numrodepage"/>
        <w:rFonts w:ascii="Times New Roman" w:hAnsi="Times New Roman"/>
      </w:rPr>
      <w:fldChar w:fldCharType="separate"/>
    </w:r>
    <w:r w:rsidR="00B63F89">
      <w:rPr>
        <w:rStyle w:val="Numrodepage"/>
        <w:rFonts w:ascii="Times New Roman" w:hAnsi="Times New Roman"/>
        <w:noProof/>
      </w:rPr>
      <w:t>7</w:t>
    </w:r>
    <w:r w:rsidRPr="006C6E9F">
      <w:rPr>
        <w:rStyle w:val="Numrodepage"/>
        <w:rFonts w:ascii="Times New Roman" w:hAnsi="Times New Roman"/>
      </w:rPr>
      <w:fldChar w:fldCharType="end"/>
    </w:r>
    <w:r>
      <w:rPr>
        <w:rStyle w:val="Numrodepage"/>
        <w:rFonts w:ascii="Times New Roman" w:hAnsi="Times New Roman"/>
      </w:rPr>
      <w:t>/10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32863" w14:textId="77777777" w:rsidR="009D3CC3" w:rsidRDefault="009D3CC3">
      <w:r>
        <w:separator/>
      </w:r>
    </w:p>
    <w:p w14:paraId="7DC14B22" w14:textId="77777777" w:rsidR="009D3CC3" w:rsidRDefault="009D3CC3"/>
    <w:p w14:paraId="7B6C4A23" w14:textId="77777777" w:rsidR="009D3CC3" w:rsidRDefault="009D3CC3"/>
    <w:p w14:paraId="04652B69" w14:textId="77777777" w:rsidR="009D3CC3" w:rsidRDefault="009D3CC3"/>
  </w:footnote>
  <w:footnote w:type="continuationSeparator" w:id="0">
    <w:p w14:paraId="6762ACF2" w14:textId="77777777" w:rsidR="009D3CC3" w:rsidRDefault="009D3CC3">
      <w:r>
        <w:continuationSeparator/>
      </w:r>
    </w:p>
    <w:p w14:paraId="4F91BE78" w14:textId="77777777" w:rsidR="009D3CC3" w:rsidRDefault="009D3CC3"/>
    <w:p w14:paraId="2544D36B" w14:textId="77777777" w:rsidR="009D3CC3" w:rsidRDefault="009D3CC3"/>
    <w:p w14:paraId="5C6F70D5" w14:textId="77777777" w:rsidR="009D3CC3" w:rsidRDefault="009D3C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82D44" w14:textId="77777777" w:rsidR="005D6ACE" w:rsidRDefault="005D6AC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8425"/>
      </v:shape>
    </w:pict>
  </w:numPicBullet>
  <w:abstractNum w:abstractNumId="0" w15:restartNumberingAfterBreak="0">
    <w:nsid w:val="0791723B"/>
    <w:multiLevelType w:val="multilevel"/>
    <w:tmpl w:val="12DA7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02029"/>
    <w:multiLevelType w:val="multilevel"/>
    <w:tmpl w:val="31E694F4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702E0"/>
    <w:multiLevelType w:val="hybridMultilevel"/>
    <w:tmpl w:val="1A46698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37AB0"/>
    <w:multiLevelType w:val="multilevel"/>
    <w:tmpl w:val="BBC647FE"/>
    <w:lvl w:ilvl="0">
      <w:start w:val="1"/>
      <w:numFmt w:val="upperRoman"/>
      <w:pStyle w:val="Titre1"/>
      <w:suff w:val="space"/>
      <w:lvlText w:val="%1)"/>
      <w:lvlJc w:val="left"/>
      <w:pPr>
        <w:ind w:left="432" w:hanging="432"/>
      </w:pPr>
    </w:lvl>
    <w:lvl w:ilvl="1">
      <w:start w:val="1"/>
      <w:numFmt w:val="decimal"/>
      <w:lvlRestart w:val="0"/>
      <w:pStyle w:val="Titre2"/>
      <w:suff w:val="space"/>
      <w:lvlText w:val="ARTICLE %2:"/>
      <w:lvlJc w:val="left"/>
      <w:pPr>
        <w:ind w:left="576" w:hanging="576"/>
      </w:pPr>
      <w:rPr>
        <w:sz w:val="26"/>
        <w:szCs w:val="26"/>
      </w:rPr>
    </w:lvl>
    <w:lvl w:ilvl="2">
      <w:start w:val="1"/>
      <w:numFmt w:val="decimal"/>
      <w:pStyle w:val="Titre3"/>
      <w:lvlText w:val="%2.%3: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7705E45"/>
    <w:multiLevelType w:val="hybridMultilevel"/>
    <w:tmpl w:val="7C64A16C"/>
    <w:lvl w:ilvl="0" w:tplc="7DB024F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B044C"/>
    <w:multiLevelType w:val="hybridMultilevel"/>
    <w:tmpl w:val="F5A45AE8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A4579"/>
    <w:multiLevelType w:val="hybridMultilevel"/>
    <w:tmpl w:val="026E977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66DF4"/>
    <w:multiLevelType w:val="hybridMultilevel"/>
    <w:tmpl w:val="B70008A6"/>
    <w:lvl w:ilvl="0" w:tplc="3CE20CA0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9027D1C"/>
    <w:multiLevelType w:val="hybridMultilevel"/>
    <w:tmpl w:val="1DE89F08"/>
    <w:lvl w:ilvl="0" w:tplc="AC722454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421A662C">
      <w:start w:val="3"/>
      <w:numFmt w:val="bullet"/>
      <w:lvlText w:val=""/>
      <w:lvlJc w:val="left"/>
      <w:pPr>
        <w:tabs>
          <w:tab w:val="num" w:pos="397"/>
        </w:tabs>
        <w:ind w:left="397" w:hanging="34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96258"/>
    <w:multiLevelType w:val="hybridMultilevel"/>
    <w:tmpl w:val="1C5EB7EA"/>
    <w:lvl w:ilvl="0" w:tplc="D518B75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B0B43"/>
    <w:multiLevelType w:val="hybridMultilevel"/>
    <w:tmpl w:val="ED44FEB2"/>
    <w:lvl w:ilvl="0" w:tplc="554A4D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13E4C"/>
    <w:multiLevelType w:val="hybridMultilevel"/>
    <w:tmpl w:val="B9B4BCA8"/>
    <w:lvl w:ilvl="0" w:tplc="9DC2BE72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8AB"/>
    <w:multiLevelType w:val="hybridMultilevel"/>
    <w:tmpl w:val="B46AE5B4"/>
    <w:lvl w:ilvl="0" w:tplc="A58C83FA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10" w:hanging="360"/>
      </w:pPr>
    </w:lvl>
    <w:lvl w:ilvl="2" w:tplc="040C001B" w:tentative="1">
      <w:start w:val="1"/>
      <w:numFmt w:val="lowerRoman"/>
      <w:lvlText w:val="%3."/>
      <w:lvlJc w:val="right"/>
      <w:pPr>
        <w:ind w:left="2430" w:hanging="180"/>
      </w:pPr>
    </w:lvl>
    <w:lvl w:ilvl="3" w:tplc="040C000F" w:tentative="1">
      <w:start w:val="1"/>
      <w:numFmt w:val="decimal"/>
      <w:lvlText w:val="%4."/>
      <w:lvlJc w:val="left"/>
      <w:pPr>
        <w:ind w:left="3150" w:hanging="360"/>
      </w:pPr>
    </w:lvl>
    <w:lvl w:ilvl="4" w:tplc="040C0019" w:tentative="1">
      <w:start w:val="1"/>
      <w:numFmt w:val="lowerLetter"/>
      <w:lvlText w:val="%5."/>
      <w:lvlJc w:val="left"/>
      <w:pPr>
        <w:ind w:left="3870" w:hanging="360"/>
      </w:pPr>
    </w:lvl>
    <w:lvl w:ilvl="5" w:tplc="040C001B" w:tentative="1">
      <w:start w:val="1"/>
      <w:numFmt w:val="lowerRoman"/>
      <w:lvlText w:val="%6."/>
      <w:lvlJc w:val="right"/>
      <w:pPr>
        <w:ind w:left="4590" w:hanging="180"/>
      </w:pPr>
    </w:lvl>
    <w:lvl w:ilvl="6" w:tplc="040C000F" w:tentative="1">
      <w:start w:val="1"/>
      <w:numFmt w:val="decimal"/>
      <w:lvlText w:val="%7."/>
      <w:lvlJc w:val="left"/>
      <w:pPr>
        <w:ind w:left="5310" w:hanging="360"/>
      </w:pPr>
    </w:lvl>
    <w:lvl w:ilvl="7" w:tplc="040C0019" w:tentative="1">
      <w:start w:val="1"/>
      <w:numFmt w:val="lowerLetter"/>
      <w:lvlText w:val="%8."/>
      <w:lvlJc w:val="left"/>
      <w:pPr>
        <w:ind w:left="6030" w:hanging="360"/>
      </w:pPr>
    </w:lvl>
    <w:lvl w:ilvl="8" w:tplc="040C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1BB6FAD"/>
    <w:multiLevelType w:val="hybridMultilevel"/>
    <w:tmpl w:val="2DB4C44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96514"/>
    <w:multiLevelType w:val="hybridMultilevel"/>
    <w:tmpl w:val="0CE64DB6"/>
    <w:lvl w:ilvl="0" w:tplc="554A4D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97E31"/>
    <w:multiLevelType w:val="multilevel"/>
    <w:tmpl w:val="B03EE5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  <w:b/>
        <w:color w:val="0F243E" w:themeColor="text2" w:themeShade="8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4BE96737"/>
    <w:multiLevelType w:val="hybridMultilevel"/>
    <w:tmpl w:val="F010484C"/>
    <w:lvl w:ilvl="0" w:tplc="7DB024F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241295"/>
    <w:multiLevelType w:val="hybridMultilevel"/>
    <w:tmpl w:val="0F3E0F6E"/>
    <w:lvl w:ilvl="0" w:tplc="554A4D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75D5D08"/>
    <w:multiLevelType w:val="hybridMultilevel"/>
    <w:tmpl w:val="DB9C8770"/>
    <w:lvl w:ilvl="0" w:tplc="7DB024F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B78B6"/>
    <w:multiLevelType w:val="hybridMultilevel"/>
    <w:tmpl w:val="0B1EE4A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14E5B"/>
    <w:multiLevelType w:val="hybridMultilevel"/>
    <w:tmpl w:val="B7FCC930"/>
    <w:lvl w:ilvl="0" w:tplc="554A4D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F76184"/>
    <w:multiLevelType w:val="hybridMultilevel"/>
    <w:tmpl w:val="1B78532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C409CE"/>
    <w:multiLevelType w:val="hybridMultilevel"/>
    <w:tmpl w:val="F5F2D39A"/>
    <w:lvl w:ilvl="0" w:tplc="7DB024F4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CA0099"/>
    <w:multiLevelType w:val="hybridMultilevel"/>
    <w:tmpl w:val="346A4D7C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FC0033"/>
    <w:multiLevelType w:val="hybridMultilevel"/>
    <w:tmpl w:val="8F4E0DCC"/>
    <w:lvl w:ilvl="0" w:tplc="D518B75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563DC"/>
    <w:multiLevelType w:val="hybridMultilevel"/>
    <w:tmpl w:val="57609574"/>
    <w:lvl w:ilvl="0" w:tplc="D518B75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315244"/>
    <w:multiLevelType w:val="hybridMultilevel"/>
    <w:tmpl w:val="912CEB8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1057E"/>
    <w:multiLevelType w:val="singleLevel"/>
    <w:tmpl w:val="A42253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628318624">
    <w:abstractNumId w:val="3"/>
  </w:num>
  <w:num w:numId="2" w16cid:durableId="1717850315">
    <w:abstractNumId w:val="5"/>
  </w:num>
  <w:num w:numId="3" w16cid:durableId="1949652361">
    <w:abstractNumId w:val="7"/>
  </w:num>
  <w:num w:numId="4" w16cid:durableId="1212037333">
    <w:abstractNumId w:val="8"/>
  </w:num>
  <w:num w:numId="5" w16cid:durableId="727874242">
    <w:abstractNumId w:val="2"/>
  </w:num>
  <w:num w:numId="6" w16cid:durableId="1632520130">
    <w:abstractNumId w:val="21"/>
  </w:num>
  <w:num w:numId="7" w16cid:durableId="1019235536">
    <w:abstractNumId w:val="18"/>
  </w:num>
  <w:num w:numId="8" w16cid:durableId="703942855">
    <w:abstractNumId w:val="4"/>
  </w:num>
  <w:num w:numId="9" w16cid:durableId="1924560042">
    <w:abstractNumId w:val="6"/>
  </w:num>
  <w:num w:numId="10" w16cid:durableId="1082414802">
    <w:abstractNumId w:val="16"/>
  </w:num>
  <w:num w:numId="11" w16cid:durableId="1446149923">
    <w:abstractNumId w:val="22"/>
  </w:num>
  <w:num w:numId="12" w16cid:durableId="1457069495">
    <w:abstractNumId w:val="15"/>
  </w:num>
  <w:num w:numId="13" w16cid:durableId="2132280323">
    <w:abstractNumId w:val="11"/>
  </w:num>
  <w:num w:numId="14" w16cid:durableId="870799260">
    <w:abstractNumId w:val="1"/>
  </w:num>
  <w:num w:numId="15" w16cid:durableId="1121414337">
    <w:abstractNumId w:val="26"/>
  </w:num>
  <w:num w:numId="16" w16cid:durableId="1635331886">
    <w:abstractNumId w:val="19"/>
  </w:num>
  <w:num w:numId="17" w16cid:durableId="1844664675">
    <w:abstractNumId w:val="13"/>
  </w:num>
  <w:num w:numId="18" w16cid:durableId="273178533">
    <w:abstractNumId w:val="0"/>
  </w:num>
  <w:num w:numId="19" w16cid:durableId="368337084">
    <w:abstractNumId w:val="23"/>
  </w:num>
  <w:num w:numId="20" w16cid:durableId="25764344">
    <w:abstractNumId w:val="27"/>
  </w:num>
  <w:num w:numId="21" w16cid:durableId="694573762">
    <w:abstractNumId w:val="10"/>
  </w:num>
  <w:num w:numId="22" w16cid:durableId="439959189">
    <w:abstractNumId w:val="14"/>
  </w:num>
  <w:num w:numId="23" w16cid:durableId="2016107212">
    <w:abstractNumId w:val="20"/>
  </w:num>
  <w:num w:numId="24" w16cid:durableId="1121414313">
    <w:abstractNumId w:val="17"/>
  </w:num>
  <w:num w:numId="25" w16cid:durableId="1366557515">
    <w:abstractNumId w:val="24"/>
  </w:num>
  <w:num w:numId="26" w16cid:durableId="1661032959">
    <w:abstractNumId w:val="9"/>
  </w:num>
  <w:num w:numId="27" w16cid:durableId="679116184">
    <w:abstractNumId w:val="25"/>
  </w:num>
  <w:num w:numId="28" w16cid:durableId="103272889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666"/>
    <w:rsid w:val="00004A05"/>
    <w:rsid w:val="000063D1"/>
    <w:rsid w:val="00013388"/>
    <w:rsid w:val="00013862"/>
    <w:rsid w:val="00031398"/>
    <w:rsid w:val="00031F06"/>
    <w:rsid w:val="000347AE"/>
    <w:rsid w:val="000418D5"/>
    <w:rsid w:val="000423A9"/>
    <w:rsid w:val="000443A0"/>
    <w:rsid w:val="00045CF1"/>
    <w:rsid w:val="000467AA"/>
    <w:rsid w:val="00047A54"/>
    <w:rsid w:val="00047AB3"/>
    <w:rsid w:val="000501C2"/>
    <w:rsid w:val="000521BD"/>
    <w:rsid w:val="00053DBC"/>
    <w:rsid w:val="00053EEF"/>
    <w:rsid w:val="00056001"/>
    <w:rsid w:val="0006078C"/>
    <w:rsid w:val="0006085E"/>
    <w:rsid w:val="000627CE"/>
    <w:rsid w:val="00066AE8"/>
    <w:rsid w:val="00066CE9"/>
    <w:rsid w:val="00070E21"/>
    <w:rsid w:val="0007151A"/>
    <w:rsid w:val="00071D65"/>
    <w:rsid w:val="00073A43"/>
    <w:rsid w:val="0007705B"/>
    <w:rsid w:val="00080CA5"/>
    <w:rsid w:val="000874C1"/>
    <w:rsid w:val="000878E8"/>
    <w:rsid w:val="0009065B"/>
    <w:rsid w:val="00091313"/>
    <w:rsid w:val="00096C51"/>
    <w:rsid w:val="00097BDE"/>
    <w:rsid w:val="000A0D97"/>
    <w:rsid w:val="000A4BDF"/>
    <w:rsid w:val="000A5666"/>
    <w:rsid w:val="000A5A1D"/>
    <w:rsid w:val="000A677C"/>
    <w:rsid w:val="000A68DA"/>
    <w:rsid w:val="000B0791"/>
    <w:rsid w:val="000B4012"/>
    <w:rsid w:val="000B54E2"/>
    <w:rsid w:val="000B593D"/>
    <w:rsid w:val="000B5B25"/>
    <w:rsid w:val="000B6BBC"/>
    <w:rsid w:val="000C16D0"/>
    <w:rsid w:val="000C39D9"/>
    <w:rsid w:val="000D0F8F"/>
    <w:rsid w:val="000D3A7C"/>
    <w:rsid w:val="000E0BFF"/>
    <w:rsid w:val="000E4C2D"/>
    <w:rsid w:val="000E7E04"/>
    <w:rsid w:val="000F03D2"/>
    <w:rsid w:val="000F226C"/>
    <w:rsid w:val="000F4DC3"/>
    <w:rsid w:val="000F5551"/>
    <w:rsid w:val="000F5E0C"/>
    <w:rsid w:val="000F784D"/>
    <w:rsid w:val="00100DE6"/>
    <w:rsid w:val="001052C2"/>
    <w:rsid w:val="00105C2A"/>
    <w:rsid w:val="00107915"/>
    <w:rsid w:val="00113343"/>
    <w:rsid w:val="00114F85"/>
    <w:rsid w:val="0011598D"/>
    <w:rsid w:val="001215D6"/>
    <w:rsid w:val="00121C96"/>
    <w:rsid w:val="00124A26"/>
    <w:rsid w:val="001257AD"/>
    <w:rsid w:val="00130AD6"/>
    <w:rsid w:val="00131763"/>
    <w:rsid w:val="00134297"/>
    <w:rsid w:val="001359E0"/>
    <w:rsid w:val="00137AEE"/>
    <w:rsid w:val="0014055B"/>
    <w:rsid w:val="001408F7"/>
    <w:rsid w:val="00141E1A"/>
    <w:rsid w:val="00145E73"/>
    <w:rsid w:val="00146F35"/>
    <w:rsid w:val="00151C12"/>
    <w:rsid w:val="00153FA5"/>
    <w:rsid w:val="00165732"/>
    <w:rsid w:val="00165748"/>
    <w:rsid w:val="0016585D"/>
    <w:rsid w:val="00166730"/>
    <w:rsid w:val="001704A7"/>
    <w:rsid w:val="00171ED6"/>
    <w:rsid w:val="00173FA0"/>
    <w:rsid w:val="001751C5"/>
    <w:rsid w:val="001767BE"/>
    <w:rsid w:val="0018038A"/>
    <w:rsid w:val="001833E9"/>
    <w:rsid w:val="00183E49"/>
    <w:rsid w:val="00186351"/>
    <w:rsid w:val="00191348"/>
    <w:rsid w:val="0019330D"/>
    <w:rsid w:val="00193BEF"/>
    <w:rsid w:val="00196553"/>
    <w:rsid w:val="001971B9"/>
    <w:rsid w:val="001974D0"/>
    <w:rsid w:val="00197A06"/>
    <w:rsid w:val="001A0193"/>
    <w:rsid w:val="001A18D0"/>
    <w:rsid w:val="001A23CB"/>
    <w:rsid w:val="001A55AF"/>
    <w:rsid w:val="001A6779"/>
    <w:rsid w:val="001B0879"/>
    <w:rsid w:val="001B14B3"/>
    <w:rsid w:val="001B46C8"/>
    <w:rsid w:val="001B5073"/>
    <w:rsid w:val="001B739A"/>
    <w:rsid w:val="001B7449"/>
    <w:rsid w:val="001C2669"/>
    <w:rsid w:val="001C3727"/>
    <w:rsid w:val="001C3F9D"/>
    <w:rsid w:val="001C54BC"/>
    <w:rsid w:val="001C54D4"/>
    <w:rsid w:val="001C6D0B"/>
    <w:rsid w:val="001C70C5"/>
    <w:rsid w:val="001D1610"/>
    <w:rsid w:val="001D1AA6"/>
    <w:rsid w:val="001D2B0F"/>
    <w:rsid w:val="001D2C81"/>
    <w:rsid w:val="001D2FBE"/>
    <w:rsid w:val="001D538C"/>
    <w:rsid w:val="001D626F"/>
    <w:rsid w:val="001E304E"/>
    <w:rsid w:val="001E77E3"/>
    <w:rsid w:val="001F37FA"/>
    <w:rsid w:val="001F74D2"/>
    <w:rsid w:val="0020028E"/>
    <w:rsid w:val="00201AB6"/>
    <w:rsid w:val="00202B88"/>
    <w:rsid w:val="002033D8"/>
    <w:rsid w:val="0020390B"/>
    <w:rsid w:val="002067AF"/>
    <w:rsid w:val="00206E0A"/>
    <w:rsid w:val="00207CE7"/>
    <w:rsid w:val="00214C64"/>
    <w:rsid w:val="00222FB9"/>
    <w:rsid w:val="00223343"/>
    <w:rsid w:val="00223ACE"/>
    <w:rsid w:val="00225015"/>
    <w:rsid w:val="00225CFD"/>
    <w:rsid w:val="00230D32"/>
    <w:rsid w:val="00230E98"/>
    <w:rsid w:val="00233A83"/>
    <w:rsid w:val="00234659"/>
    <w:rsid w:val="00234C79"/>
    <w:rsid w:val="00236D96"/>
    <w:rsid w:val="00237029"/>
    <w:rsid w:val="00240F00"/>
    <w:rsid w:val="00241D86"/>
    <w:rsid w:val="00243260"/>
    <w:rsid w:val="00244523"/>
    <w:rsid w:val="002456B7"/>
    <w:rsid w:val="002457C3"/>
    <w:rsid w:val="002522B4"/>
    <w:rsid w:val="00252C7C"/>
    <w:rsid w:val="00252FB2"/>
    <w:rsid w:val="00253350"/>
    <w:rsid w:val="00253EE8"/>
    <w:rsid w:val="002577EA"/>
    <w:rsid w:val="00260E25"/>
    <w:rsid w:val="00261D0B"/>
    <w:rsid w:val="00262970"/>
    <w:rsid w:val="00265619"/>
    <w:rsid w:val="00265C86"/>
    <w:rsid w:val="00265D54"/>
    <w:rsid w:val="002717F5"/>
    <w:rsid w:val="002730F5"/>
    <w:rsid w:val="002755CC"/>
    <w:rsid w:val="0027584B"/>
    <w:rsid w:val="002812C7"/>
    <w:rsid w:val="0028197E"/>
    <w:rsid w:val="00282EA2"/>
    <w:rsid w:val="00292A34"/>
    <w:rsid w:val="002945E0"/>
    <w:rsid w:val="00296E24"/>
    <w:rsid w:val="00297E76"/>
    <w:rsid w:val="002A5857"/>
    <w:rsid w:val="002A7F7F"/>
    <w:rsid w:val="002B2371"/>
    <w:rsid w:val="002B2AE7"/>
    <w:rsid w:val="002B3DDF"/>
    <w:rsid w:val="002C5401"/>
    <w:rsid w:val="002D66FA"/>
    <w:rsid w:val="002D6749"/>
    <w:rsid w:val="002E085E"/>
    <w:rsid w:val="002E1866"/>
    <w:rsid w:val="002E2BB5"/>
    <w:rsid w:val="002E33ED"/>
    <w:rsid w:val="002E471F"/>
    <w:rsid w:val="002E489F"/>
    <w:rsid w:val="002E4EC3"/>
    <w:rsid w:val="002E6C03"/>
    <w:rsid w:val="002F15E8"/>
    <w:rsid w:val="002F288D"/>
    <w:rsid w:val="002F3F99"/>
    <w:rsid w:val="002F45F2"/>
    <w:rsid w:val="002F7B99"/>
    <w:rsid w:val="00300143"/>
    <w:rsid w:val="00301257"/>
    <w:rsid w:val="00305577"/>
    <w:rsid w:val="00310F6D"/>
    <w:rsid w:val="00311D5B"/>
    <w:rsid w:val="00312C59"/>
    <w:rsid w:val="003154E7"/>
    <w:rsid w:val="00317C1D"/>
    <w:rsid w:val="003214C2"/>
    <w:rsid w:val="00321D07"/>
    <w:rsid w:val="00321D4D"/>
    <w:rsid w:val="003253D0"/>
    <w:rsid w:val="00330039"/>
    <w:rsid w:val="00333EEF"/>
    <w:rsid w:val="003356AE"/>
    <w:rsid w:val="0033668C"/>
    <w:rsid w:val="0033708F"/>
    <w:rsid w:val="00337E3A"/>
    <w:rsid w:val="00337F1E"/>
    <w:rsid w:val="00340833"/>
    <w:rsid w:val="00344C4E"/>
    <w:rsid w:val="00346674"/>
    <w:rsid w:val="00346C07"/>
    <w:rsid w:val="00347204"/>
    <w:rsid w:val="0035272B"/>
    <w:rsid w:val="003531DA"/>
    <w:rsid w:val="003642AA"/>
    <w:rsid w:val="003644EF"/>
    <w:rsid w:val="003721D0"/>
    <w:rsid w:val="003727E3"/>
    <w:rsid w:val="0037291B"/>
    <w:rsid w:val="003739AB"/>
    <w:rsid w:val="00375782"/>
    <w:rsid w:val="00377A26"/>
    <w:rsid w:val="0038004E"/>
    <w:rsid w:val="0038306E"/>
    <w:rsid w:val="003859F4"/>
    <w:rsid w:val="003908E4"/>
    <w:rsid w:val="0039253E"/>
    <w:rsid w:val="00393389"/>
    <w:rsid w:val="00393B61"/>
    <w:rsid w:val="0039441B"/>
    <w:rsid w:val="003A049E"/>
    <w:rsid w:val="003A1C96"/>
    <w:rsid w:val="003A1CA5"/>
    <w:rsid w:val="003A3E22"/>
    <w:rsid w:val="003B51B7"/>
    <w:rsid w:val="003B59E3"/>
    <w:rsid w:val="003B6800"/>
    <w:rsid w:val="003C1782"/>
    <w:rsid w:val="003C182B"/>
    <w:rsid w:val="003C22B4"/>
    <w:rsid w:val="003C288D"/>
    <w:rsid w:val="003C368A"/>
    <w:rsid w:val="003C6803"/>
    <w:rsid w:val="003C79C3"/>
    <w:rsid w:val="003C7A11"/>
    <w:rsid w:val="003D2087"/>
    <w:rsid w:val="003D3034"/>
    <w:rsid w:val="003D547E"/>
    <w:rsid w:val="003E06DD"/>
    <w:rsid w:val="003E10B7"/>
    <w:rsid w:val="003E339E"/>
    <w:rsid w:val="003E6A3B"/>
    <w:rsid w:val="003E783A"/>
    <w:rsid w:val="00400499"/>
    <w:rsid w:val="00400E9A"/>
    <w:rsid w:val="00402572"/>
    <w:rsid w:val="00403DB5"/>
    <w:rsid w:val="00412949"/>
    <w:rsid w:val="00420D79"/>
    <w:rsid w:val="004257B3"/>
    <w:rsid w:val="0042755E"/>
    <w:rsid w:val="004349D8"/>
    <w:rsid w:val="00435E4F"/>
    <w:rsid w:val="00451066"/>
    <w:rsid w:val="00452643"/>
    <w:rsid w:val="00455609"/>
    <w:rsid w:val="00456110"/>
    <w:rsid w:val="00456296"/>
    <w:rsid w:val="0046062F"/>
    <w:rsid w:val="00463488"/>
    <w:rsid w:val="0046356F"/>
    <w:rsid w:val="00466838"/>
    <w:rsid w:val="00467B3E"/>
    <w:rsid w:val="00474373"/>
    <w:rsid w:val="00477199"/>
    <w:rsid w:val="0048028C"/>
    <w:rsid w:val="0048137C"/>
    <w:rsid w:val="00483E98"/>
    <w:rsid w:val="00490BAD"/>
    <w:rsid w:val="00493E5C"/>
    <w:rsid w:val="00496CB1"/>
    <w:rsid w:val="00497265"/>
    <w:rsid w:val="004A1874"/>
    <w:rsid w:val="004A2843"/>
    <w:rsid w:val="004A369A"/>
    <w:rsid w:val="004A39C4"/>
    <w:rsid w:val="004A4573"/>
    <w:rsid w:val="004A6419"/>
    <w:rsid w:val="004A6C75"/>
    <w:rsid w:val="004A712A"/>
    <w:rsid w:val="004A7F35"/>
    <w:rsid w:val="004B32FD"/>
    <w:rsid w:val="004B39AB"/>
    <w:rsid w:val="004B69A2"/>
    <w:rsid w:val="004C0555"/>
    <w:rsid w:val="004D59A7"/>
    <w:rsid w:val="004D7E20"/>
    <w:rsid w:val="004D7EAE"/>
    <w:rsid w:val="004E14FD"/>
    <w:rsid w:val="004E16A4"/>
    <w:rsid w:val="004E1A12"/>
    <w:rsid w:val="004E2CDE"/>
    <w:rsid w:val="004E2FB6"/>
    <w:rsid w:val="004E63FE"/>
    <w:rsid w:val="004E7AFA"/>
    <w:rsid w:val="004E7E4D"/>
    <w:rsid w:val="004F14AF"/>
    <w:rsid w:val="004F361F"/>
    <w:rsid w:val="004F3A0B"/>
    <w:rsid w:val="004F528C"/>
    <w:rsid w:val="004F5C56"/>
    <w:rsid w:val="004F6449"/>
    <w:rsid w:val="004F798D"/>
    <w:rsid w:val="004F7E7D"/>
    <w:rsid w:val="005006EF"/>
    <w:rsid w:val="0050411B"/>
    <w:rsid w:val="00504EF1"/>
    <w:rsid w:val="0050582E"/>
    <w:rsid w:val="00506DC3"/>
    <w:rsid w:val="0050787C"/>
    <w:rsid w:val="00507EFC"/>
    <w:rsid w:val="0051176A"/>
    <w:rsid w:val="00511FAF"/>
    <w:rsid w:val="00513959"/>
    <w:rsid w:val="00513E7B"/>
    <w:rsid w:val="00514495"/>
    <w:rsid w:val="005159C9"/>
    <w:rsid w:val="00516C2E"/>
    <w:rsid w:val="0052179F"/>
    <w:rsid w:val="00521FF4"/>
    <w:rsid w:val="00523EF7"/>
    <w:rsid w:val="005274B9"/>
    <w:rsid w:val="005332EE"/>
    <w:rsid w:val="00533D17"/>
    <w:rsid w:val="00534169"/>
    <w:rsid w:val="00536831"/>
    <w:rsid w:val="00541D2C"/>
    <w:rsid w:val="00546198"/>
    <w:rsid w:val="00547F66"/>
    <w:rsid w:val="00555B01"/>
    <w:rsid w:val="0055741E"/>
    <w:rsid w:val="00557BF8"/>
    <w:rsid w:val="0056220F"/>
    <w:rsid w:val="00563889"/>
    <w:rsid w:val="00564ABC"/>
    <w:rsid w:val="00570767"/>
    <w:rsid w:val="00577CA5"/>
    <w:rsid w:val="00585252"/>
    <w:rsid w:val="005868D7"/>
    <w:rsid w:val="00586B94"/>
    <w:rsid w:val="00587A5A"/>
    <w:rsid w:val="00590715"/>
    <w:rsid w:val="005936C6"/>
    <w:rsid w:val="0059724E"/>
    <w:rsid w:val="005A07A1"/>
    <w:rsid w:val="005A28C6"/>
    <w:rsid w:val="005A4266"/>
    <w:rsid w:val="005A5D23"/>
    <w:rsid w:val="005A62C2"/>
    <w:rsid w:val="005A7DF7"/>
    <w:rsid w:val="005B107F"/>
    <w:rsid w:val="005B3AAA"/>
    <w:rsid w:val="005B4228"/>
    <w:rsid w:val="005C0E2A"/>
    <w:rsid w:val="005C752E"/>
    <w:rsid w:val="005D0FF9"/>
    <w:rsid w:val="005D2AC4"/>
    <w:rsid w:val="005D36EB"/>
    <w:rsid w:val="005D4E6A"/>
    <w:rsid w:val="005D6ACE"/>
    <w:rsid w:val="005D6CFB"/>
    <w:rsid w:val="005D7F48"/>
    <w:rsid w:val="005E06F0"/>
    <w:rsid w:val="005E2200"/>
    <w:rsid w:val="005E2EE2"/>
    <w:rsid w:val="005E37DF"/>
    <w:rsid w:val="005E5D22"/>
    <w:rsid w:val="005F359C"/>
    <w:rsid w:val="005F3FD3"/>
    <w:rsid w:val="005F5265"/>
    <w:rsid w:val="00607E57"/>
    <w:rsid w:val="00612F1C"/>
    <w:rsid w:val="00617380"/>
    <w:rsid w:val="00620688"/>
    <w:rsid w:val="006258B3"/>
    <w:rsid w:val="00630B8F"/>
    <w:rsid w:val="00631792"/>
    <w:rsid w:val="00633933"/>
    <w:rsid w:val="0063472D"/>
    <w:rsid w:val="00636C29"/>
    <w:rsid w:val="00637A88"/>
    <w:rsid w:val="006434A1"/>
    <w:rsid w:val="00644233"/>
    <w:rsid w:val="00647C77"/>
    <w:rsid w:val="006523DB"/>
    <w:rsid w:val="00652F23"/>
    <w:rsid w:val="00653760"/>
    <w:rsid w:val="0065609D"/>
    <w:rsid w:val="006570BC"/>
    <w:rsid w:val="00662CF4"/>
    <w:rsid w:val="00664AED"/>
    <w:rsid w:val="00665170"/>
    <w:rsid w:val="006715DA"/>
    <w:rsid w:val="0067205E"/>
    <w:rsid w:val="00673BF5"/>
    <w:rsid w:val="0067469F"/>
    <w:rsid w:val="006750E3"/>
    <w:rsid w:val="00677F9E"/>
    <w:rsid w:val="00681E70"/>
    <w:rsid w:val="00682C1A"/>
    <w:rsid w:val="00684247"/>
    <w:rsid w:val="0068432F"/>
    <w:rsid w:val="00687E2B"/>
    <w:rsid w:val="00690977"/>
    <w:rsid w:val="0069470A"/>
    <w:rsid w:val="006A235F"/>
    <w:rsid w:val="006A2F73"/>
    <w:rsid w:val="006A4F3A"/>
    <w:rsid w:val="006A71C1"/>
    <w:rsid w:val="006A7651"/>
    <w:rsid w:val="006B0851"/>
    <w:rsid w:val="006B0FD9"/>
    <w:rsid w:val="006B21F3"/>
    <w:rsid w:val="006B36C9"/>
    <w:rsid w:val="006B42C6"/>
    <w:rsid w:val="006B4877"/>
    <w:rsid w:val="006B4997"/>
    <w:rsid w:val="006B4D38"/>
    <w:rsid w:val="006B6477"/>
    <w:rsid w:val="006B68E0"/>
    <w:rsid w:val="006C2C1A"/>
    <w:rsid w:val="006C2F51"/>
    <w:rsid w:val="006C4201"/>
    <w:rsid w:val="006C5E92"/>
    <w:rsid w:val="006C63A8"/>
    <w:rsid w:val="006C6E9F"/>
    <w:rsid w:val="006D0BC2"/>
    <w:rsid w:val="006D1EC6"/>
    <w:rsid w:val="006D2947"/>
    <w:rsid w:val="006D2CA7"/>
    <w:rsid w:val="006D3501"/>
    <w:rsid w:val="006D5732"/>
    <w:rsid w:val="006D58E1"/>
    <w:rsid w:val="006D5E31"/>
    <w:rsid w:val="006E53A0"/>
    <w:rsid w:val="006E7B86"/>
    <w:rsid w:val="006F5666"/>
    <w:rsid w:val="006F60DA"/>
    <w:rsid w:val="00701DB4"/>
    <w:rsid w:val="0070239A"/>
    <w:rsid w:val="00703B99"/>
    <w:rsid w:val="00705ADF"/>
    <w:rsid w:val="00707515"/>
    <w:rsid w:val="00713F87"/>
    <w:rsid w:val="007153A4"/>
    <w:rsid w:val="007158EC"/>
    <w:rsid w:val="007169C8"/>
    <w:rsid w:val="00717737"/>
    <w:rsid w:val="007219A9"/>
    <w:rsid w:val="00722327"/>
    <w:rsid w:val="0072257D"/>
    <w:rsid w:val="00722713"/>
    <w:rsid w:val="00724E23"/>
    <w:rsid w:val="0072544C"/>
    <w:rsid w:val="0072626A"/>
    <w:rsid w:val="00727CC5"/>
    <w:rsid w:val="0073001B"/>
    <w:rsid w:val="007308A5"/>
    <w:rsid w:val="00732071"/>
    <w:rsid w:val="007320B2"/>
    <w:rsid w:val="007323C7"/>
    <w:rsid w:val="00732CFE"/>
    <w:rsid w:val="00732D6B"/>
    <w:rsid w:val="00733BA6"/>
    <w:rsid w:val="007354AB"/>
    <w:rsid w:val="00740961"/>
    <w:rsid w:val="0074131A"/>
    <w:rsid w:val="00742265"/>
    <w:rsid w:val="007436D9"/>
    <w:rsid w:val="00743EB9"/>
    <w:rsid w:val="007506DE"/>
    <w:rsid w:val="00754515"/>
    <w:rsid w:val="007551DC"/>
    <w:rsid w:val="007569E5"/>
    <w:rsid w:val="00756E2F"/>
    <w:rsid w:val="00762440"/>
    <w:rsid w:val="00764087"/>
    <w:rsid w:val="00764281"/>
    <w:rsid w:val="00765133"/>
    <w:rsid w:val="0076687A"/>
    <w:rsid w:val="0077092E"/>
    <w:rsid w:val="007768DB"/>
    <w:rsid w:val="007831CF"/>
    <w:rsid w:val="007852C7"/>
    <w:rsid w:val="00787AC6"/>
    <w:rsid w:val="00796C6D"/>
    <w:rsid w:val="007A01E2"/>
    <w:rsid w:val="007A2CB8"/>
    <w:rsid w:val="007A66CD"/>
    <w:rsid w:val="007A7784"/>
    <w:rsid w:val="007B4178"/>
    <w:rsid w:val="007C4C5D"/>
    <w:rsid w:val="007C5B2F"/>
    <w:rsid w:val="007C7069"/>
    <w:rsid w:val="007D0E51"/>
    <w:rsid w:val="007D1E64"/>
    <w:rsid w:val="007D447B"/>
    <w:rsid w:val="007D6A06"/>
    <w:rsid w:val="007D7291"/>
    <w:rsid w:val="007E434A"/>
    <w:rsid w:val="007E48B3"/>
    <w:rsid w:val="007E5CF4"/>
    <w:rsid w:val="007E61C9"/>
    <w:rsid w:val="007F04FF"/>
    <w:rsid w:val="007F394A"/>
    <w:rsid w:val="007F4577"/>
    <w:rsid w:val="007F6915"/>
    <w:rsid w:val="00803D2A"/>
    <w:rsid w:val="00804244"/>
    <w:rsid w:val="008048C9"/>
    <w:rsid w:val="008048F4"/>
    <w:rsid w:val="00804C5F"/>
    <w:rsid w:val="0081281A"/>
    <w:rsid w:val="00814453"/>
    <w:rsid w:val="00816D83"/>
    <w:rsid w:val="0081705C"/>
    <w:rsid w:val="00823AAA"/>
    <w:rsid w:val="00824A93"/>
    <w:rsid w:val="0082554A"/>
    <w:rsid w:val="00825798"/>
    <w:rsid w:val="00826021"/>
    <w:rsid w:val="008262C7"/>
    <w:rsid w:val="00830D14"/>
    <w:rsid w:val="00830F70"/>
    <w:rsid w:val="008352CA"/>
    <w:rsid w:val="00842003"/>
    <w:rsid w:val="0084441E"/>
    <w:rsid w:val="00846912"/>
    <w:rsid w:val="00855177"/>
    <w:rsid w:val="00861FE2"/>
    <w:rsid w:val="00864EC3"/>
    <w:rsid w:val="00865766"/>
    <w:rsid w:val="00865FDF"/>
    <w:rsid w:val="00866DFF"/>
    <w:rsid w:val="00867C44"/>
    <w:rsid w:val="008755E1"/>
    <w:rsid w:val="0088112E"/>
    <w:rsid w:val="00882B07"/>
    <w:rsid w:val="00885D78"/>
    <w:rsid w:val="00887362"/>
    <w:rsid w:val="00887ED1"/>
    <w:rsid w:val="008906FC"/>
    <w:rsid w:val="00890EFA"/>
    <w:rsid w:val="0089412A"/>
    <w:rsid w:val="008A2DE4"/>
    <w:rsid w:val="008A2E25"/>
    <w:rsid w:val="008A4E1C"/>
    <w:rsid w:val="008A5849"/>
    <w:rsid w:val="008A73B9"/>
    <w:rsid w:val="008A77DF"/>
    <w:rsid w:val="008B10A6"/>
    <w:rsid w:val="008B1550"/>
    <w:rsid w:val="008B2054"/>
    <w:rsid w:val="008B39F7"/>
    <w:rsid w:val="008B4EC7"/>
    <w:rsid w:val="008B6DA9"/>
    <w:rsid w:val="008C292B"/>
    <w:rsid w:val="008C383D"/>
    <w:rsid w:val="008D0D22"/>
    <w:rsid w:val="008D2652"/>
    <w:rsid w:val="008D2DA5"/>
    <w:rsid w:val="008D336E"/>
    <w:rsid w:val="008D4D7D"/>
    <w:rsid w:val="008D7572"/>
    <w:rsid w:val="008E01EA"/>
    <w:rsid w:val="008E5551"/>
    <w:rsid w:val="008E566C"/>
    <w:rsid w:val="008E5C9B"/>
    <w:rsid w:val="008E797A"/>
    <w:rsid w:val="008F0A92"/>
    <w:rsid w:val="008F1504"/>
    <w:rsid w:val="008F5058"/>
    <w:rsid w:val="008F6A7C"/>
    <w:rsid w:val="008F6AC0"/>
    <w:rsid w:val="009001B0"/>
    <w:rsid w:val="00900A9B"/>
    <w:rsid w:val="00903F1E"/>
    <w:rsid w:val="0090470F"/>
    <w:rsid w:val="00904863"/>
    <w:rsid w:val="00904A39"/>
    <w:rsid w:val="00904F12"/>
    <w:rsid w:val="009070A2"/>
    <w:rsid w:val="00913825"/>
    <w:rsid w:val="00923BFD"/>
    <w:rsid w:val="0093068C"/>
    <w:rsid w:val="0093416B"/>
    <w:rsid w:val="00934B43"/>
    <w:rsid w:val="00942972"/>
    <w:rsid w:val="0094467C"/>
    <w:rsid w:val="009456D2"/>
    <w:rsid w:val="009466CE"/>
    <w:rsid w:val="009473F2"/>
    <w:rsid w:val="009477FA"/>
    <w:rsid w:val="009513DE"/>
    <w:rsid w:val="00953797"/>
    <w:rsid w:val="00956639"/>
    <w:rsid w:val="0095669F"/>
    <w:rsid w:val="00956E10"/>
    <w:rsid w:val="00961D20"/>
    <w:rsid w:val="0096494E"/>
    <w:rsid w:val="009649C0"/>
    <w:rsid w:val="0097396E"/>
    <w:rsid w:val="00975801"/>
    <w:rsid w:val="0097721C"/>
    <w:rsid w:val="00980B13"/>
    <w:rsid w:val="00981176"/>
    <w:rsid w:val="0098397E"/>
    <w:rsid w:val="0098484C"/>
    <w:rsid w:val="009854B4"/>
    <w:rsid w:val="009861E1"/>
    <w:rsid w:val="0098693F"/>
    <w:rsid w:val="009918DF"/>
    <w:rsid w:val="00992A2E"/>
    <w:rsid w:val="00993537"/>
    <w:rsid w:val="00993D88"/>
    <w:rsid w:val="00995E34"/>
    <w:rsid w:val="00996994"/>
    <w:rsid w:val="0099724B"/>
    <w:rsid w:val="009A25B5"/>
    <w:rsid w:val="009A34BA"/>
    <w:rsid w:val="009A3D50"/>
    <w:rsid w:val="009A51F1"/>
    <w:rsid w:val="009A7745"/>
    <w:rsid w:val="009B4F9D"/>
    <w:rsid w:val="009B66C0"/>
    <w:rsid w:val="009B746E"/>
    <w:rsid w:val="009B7A66"/>
    <w:rsid w:val="009C1B2D"/>
    <w:rsid w:val="009C3EA2"/>
    <w:rsid w:val="009C5EBC"/>
    <w:rsid w:val="009C754E"/>
    <w:rsid w:val="009C762D"/>
    <w:rsid w:val="009D3517"/>
    <w:rsid w:val="009D3CC3"/>
    <w:rsid w:val="009D68B3"/>
    <w:rsid w:val="009E39BF"/>
    <w:rsid w:val="009E44A1"/>
    <w:rsid w:val="009E53F4"/>
    <w:rsid w:val="009E6BFF"/>
    <w:rsid w:val="009E7E2F"/>
    <w:rsid w:val="009F2B22"/>
    <w:rsid w:val="009F451A"/>
    <w:rsid w:val="009F6F74"/>
    <w:rsid w:val="00A00A6E"/>
    <w:rsid w:val="00A013B8"/>
    <w:rsid w:val="00A019BF"/>
    <w:rsid w:val="00A10D12"/>
    <w:rsid w:val="00A1265D"/>
    <w:rsid w:val="00A12E7D"/>
    <w:rsid w:val="00A13FB3"/>
    <w:rsid w:val="00A1593B"/>
    <w:rsid w:val="00A22FDF"/>
    <w:rsid w:val="00A2474C"/>
    <w:rsid w:val="00A27586"/>
    <w:rsid w:val="00A33167"/>
    <w:rsid w:val="00A37AF5"/>
    <w:rsid w:val="00A409EF"/>
    <w:rsid w:val="00A411A4"/>
    <w:rsid w:val="00A434D6"/>
    <w:rsid w:val="00A43C2B"/>
    <w:rsid w:val="00A449F9"/>
    <w:rsid w:val="00A5187E"/>
    <w:rsid w:val="00A53243"/>
    <w:rsid w:val="00A60BBE"/>
    <w:rsid w:val="00A64056"/>
    <w:rsid w:val="00A664B3"/>
    <w:rsid w:val="00A70F70"/>
    <w:rsid w:val="00A713E1"/>
    <w:rsid w:val="00A73F0B"/>
    <w:rsid w:val="00A75930"/>
    <w:rsid w:val="00A7705A"/>
    <w:rsid w:val="00A82056"/>
    <w:rsid w:val="00A82335"/>
    <w:rsid w:val="00A8435C"/>
    <w:rsid w:val="00A8503D"/>
    <w:rsid w:val="00A86379"/>
    <w:rsid w:val="00A93A24"/>
    <w:rsid w:val="00A965E8"/>
    <w:rsid w:val="00A96E53"/>
    <w:rsid w:val="00A97B01"/>
    <w:rsid w:val="00AA3D05"/>
    <w:rsid w:val="00AB04C0"/>
    <w:rsid w:val="00AB2350"/>
    <w:rsid w:val="00AB3126"/>
    <w:rsid w:val="00AB350E"/>
    <w:rsid w:val="00AB6447"/>
    <w:rsid w:val="00AC0028"/>
    <w:rsid w:val="00AC2E5C"/>
    <w:rsid w:val="00AC3CEB"/>
    <w:rsid w:val="00AD01DA"/>
    <w:rsid w:val="00AD18E2"/>
    <w:rsid w:val="00AD1A84"/>
    <w:rsid w:val="00AD3E59"/>
    <w:rsid w:val="00AD4AEA"/>
    <w:rsid w:val="00AD62CF"/>
    <w:rsid w:val="00AD7B94"/>
    <w:rsid w:val="00AE015B"/>
    <w:rsid w:val="00AE036D"/>
    <w:rsid w:val="00AE421E"/>
    <w:rsid w:val="00AE5ABB"/>
    <w:rsid w:val="00AE6D86"/>
    <w:rsid w:val="00AE7A20"/>
    <w:rsid w:val="00AE7DA0"/>
    <w:rsid w:val="00AE7E63"/>
    <w:rsid w:val="00AF054D"/>
    <w:rsid w:val="00AF3A89"/>
    <w:rsid w:val="00AF502F"/>
    <w:rsid w:val="00AF7281"/>
    <w:rsid w:val="00B00D38"/>
    <w:rsid w:val="00B02F39"/>
    <w:rsid w:val="00B03A4F"/>
    <w:rsid w:val="00B07A0F"/>
    <w:rsid w:val="00B117BD"/>
    <w:rsid w:val="00B1295D"/>
    <w:rsid w:val="00B17646"/>
    <w:rsid w:val="00B26BB0"/>
    <w:rsid w:val="00B31A1C"/>
    <w:rsid w:val="00B37547"/>
    <w:rsid w:val="00B41B4E"/>
    <w:rsid w:val="00B46D78"/>
    <w:rsid w:val="00B472E7"/>
    <w:rsid w:val="00B53D06"/>
    <w:rsid w:val="00B55AC8"/>
    <w:rsid w:val="00B613D4"/>
    <w:rsid w:val="00B62286"/>
    <w:rsid w:val="00B63A26"/>
    <w:rsid w:val="00B63F89"/>
    <w:rsid w:val="00B65D8B"/>
    <w:rsid w:val="00B65FDB"/>
    <w:rsid w:val="00B677F3"/>
    <w:rsid w:val="00B72709"/>
    <w:rsid w:val="00B72CE0"/>
    <w:rsid w:val="00B73643"/>
    <w:rsid w:val="00B746C9"/>
    <w:rsid w:val="00B74904"/>
    <w:rsid w:val="00B820D7"/>
    <w:rsid w:val="00B821B6"/>
    <w:rsid w:val="00B844E7"/>
    <w:rsid w:val="00B904FD"/>
    <w:rsid w:val="00B9588F"/>
    <w:rsid w:val="00BA1F8A"/>
    <w:rsid w:val="00BA251E"/>
    <w:rsid w:val="00BA36CA"/>
    <w:rsid w:val="00BA4B07"/>
    <w:rsid w:val="00BA7B2C"/>
    <w:rsid w:val="00BA7F4A"/>
    <w:rsid w:val="00BB3546"/>
    <w:rsid w:val="00BB41F8"/>
    <w:rsid w:val="00BB6DAE"/>
    <w:rsid w:val="00BC0A7E"/>
    <w:rsid w:val="00BC2822"/>
    <w:rsid w:val="00BC7845"/>
    <w:rsid w:val="00BD0694"/>
    <w:rsid w:val="00BD0DD6"/>
    <w:rsid w:val="00BD12C0"/>
    <w:rsid w:val="00BD18A8"/>
    <w:rsid w:val="00BD2E76"/>
    <w:rsid w:val="00BD4ECC"/>
    <w:rsid w:val="00BD61FF"/>
    <w:rsid w:val="00BD6F5C"/>
    <w:rsid w:val="00BD791B"/>
    <w:rsid w:val="00BE50D2"/>
    <w:rsid w:val="00BF232D"/>
    <w:rsid w:val="00BF75C2"/>
    <w:rsid w:val="00C009B2"/>
    <w:rsid w:val="00C0386B"/>
    <w:rsid w:val="00C04528"/>
    <w:rsid w:val="00C072CF"/>
    <w:rsid w:val="00C10DCA"/>
    <w:rsid w:val="00C11F03"/>
    <w:rsid w:val="00C14622"/>
    <w:rsid w:val="00C218A7"/>
    <w:rsid w:val="00C2207A"/>
    <w:rsid w:val="00C220F6"/>
    <w:rsid w:val="00C22BF5"/>
    <w:rsid w:val="00C24CC4"/>
    <w:rsid w:val="00C25E4D"/>
    <w:rsid w:val="00C302A4"/>
    <w:rsid w:val="00C31D3B"/>
    <w:rsid w:val="00C3466A"/>
    <w:rsid w:val="00C36F21"/>
    <w:rsid w:val="00C427F5"/>
    <w:rsid w:val="00C445A9"/>
    <w:rsid w:val="00C45526"/>
    <w:rsid w:val="00C5192E"/>
    <w:rsid w:val="00C5194B"/>
    <w:rsid w:val="00C538B1"/>
    <w:rsid w:val="00C54A09"/>
    <w:rsid w:val="00C54E8A"/>
    <w:rsid w:val="00C555CE"/>
    <w:rsid w:val="00C559BC"/>
    <w:rsid w:val="00C64667"/>
    <w:rsid w:val="00C64A77"/>
    <w:rsid w:val="00C64AE0"/>
    <w:rsid w:val="00C668A5"/>
    <w:rsid w:val="00C66B23"/>
    <w:rsid w:val="00C72984"/>
    <w:rsid w:val="00C752A5"/>
    <w:rsid w:val="00C7557A"/>
    <w:rsid w:val="00C8408C"/>
    <w:rsid w:val="00C84E44"/>
    <w:rsid w:val="00C85A87"/>
    <w:rsid w:val="00C8612B"/>
    <w:rsid w:val="00C87EFE"/>
    <w:rsid w:val="00C9012F"/>
    <w:rsid w:val="00C901B6"/>
    <w:rsid w:val="00C91302"/>
    <w:rsid w:val="00C927DF"/>
    <w:rsid w:val="00C9292C"/>
    <w:rsid w:val="00C952EB"/>
    <w:rsid w:val="00C95EBA"/>
    <w:rsid w:val="00C97CB1"/>
    <w:rsid w:val="00CA0FE8"/>
    <w:rsid w:val="00CA2B48"/>
    <w:rsid w:val="00CA5E13"/>
    <w:rsid w:val="00CA5E42"/>
    <w:rsid w:val="00CA63D1"/>
    <w:rsid w:val="00CB2364"/>
    <w:rsid w:val="00CB3C53"/>
    <w:rsid w:val="00CB4C9E"/>
    <w:rsid w:val="00CB729E"/>
    <w:rsid w:val="00CC0DA8"/>
    <w:rsid w:val="00CC3D6C"/>
    <w:rsid w:val="00CC7191"/>
    <w:rsid w:val="00CC7CD5"/>
    <w:rsid w:val="00CD0C11"/>
    <w:rsid w:val="00CE236E"/>
    <w:rsid w:val="00CE23E4"/>
    <w:rsid w:val="00CE3D46"/>
    <w:rsid w:val="00CF569B"/>
    <w:rsid w:val="00D01DC4"/>
    <w:rsid w:val="00D05952"/>
    <w:rsid w:val="00D1357F"/>
    <w:rsid w:val="00D20580"/>
    <w:rsid w:val="00D27FA8"/>
    <w:rsid w:val="00D3113B"/>
    <w:rsid w:val="00D32185"/>
    <w:rsid w:val="00D32BD6"/>
    <w:rsid w:val="00D33C39"/>
    <w:rsid w:val="00D35B5F"/>
    <w:rsid w:val="00D3671F"/>
    <w:rsid w:val="00D36B4E"/>
    <w:rsid w:val="00D4648A"/>
    <w:rsid w:val="00D5107C"/>
    <w:rsid w:val="00D5111C"/>
    <w:rsid w:val="00D53247"/>
    <w:rsid w:val="00D54139"/>
    <w:rsid w:val="00D556D5"/>
    <w:rsid w:val="00D562CB"/>
    <w:rsid w:val="00D5636B"/>
    <w:rsid w:val="00D57247"/>
    <w:rsid w:val="00D5734D"/>
    <w:rsid w:val="00D57B67"/>
    <w:rsid w:val="00D61933"/>
    <w:rsid w:val="00D6549B"/>
    <w:rsid w:val="00D659D2"/>
    <w:rsid w:val="00D7015E"/>
    <w:rsid w:val="00D710DC"/>
    <w:rsid w:val="00D774BA"/>
    <w:rsid w:val="00D80B99"/>
    <w:rsid w:val="00D83038"/>
    <w:rsid w:val="00D83CA2"/>
    <w:rsid w:val="00D8644D"/>
    <w:rsid w:val="00D9034E"/>
    <w:rsid w:val="00D933F0"/>
    <w:rsid w:val="00D934B4"/>
    <w:rsid w:val="00D93A87"/>
    <w:rsid w:val="00D95291"/>
    <w:rsid w:val="00DA09A5"/>
    <w:rsid w:val="00DA544A"/>
    <w:rsid w:val="00DB075C"/>
    <w:rsid w:val="00DB202D"/>
    <w:rsid w:val="00DB248C"/>
    <w:rsid w:val="00DB7D0F"/>
    <w:rsid w:val="00DD17F3"/>
    <w:rsid w:val="00DD2801"/>
    <w:rsid w:val="00DD2B50"/>
    <w:rsid w:val="00DD517B"/>
    <w:rsid w:val="00DD7BB1"/>
    <w:rsid w:val="00DE291F"/>
    <w:rsid w:val="00DE2F52"/>
    <w:rsid w:val="00DE4118"/>
    <w:rsid w:val="00DE67E8"/>
    <w:rsid w:val="00DE76F5"/>
    <w:rsid w:val="00E003A5"/>
    <w:rsid w:val="00E0101D"/>
    <w:rsid w:val="00E02975"/>
    <w:rsid w:val="00E029E9"/>
    <w:rsid w:val="00E03EC2"/>
    <w:rsid w:val="00E04D68"/>
    <w:rsid w:val="00E06F30"/>
    <w:rsid w:val="00E07343"/>
    <w:rsid w:val="00E10F44"/>
    <w:rsid w:val="00E1119E"/>
    <w:rsid w:val="00E12CAB"/>
    <w:rsid w:val="00E13A2E"/>
    <w:rsid w:val="00E14521"/>
    <w:rsid w:val="00E156B8"/>
    <w:rsid w:val="00E16F41"/>
    <w:rsid w:val="00E21C67"/>
    <w:rsid w:val="00E32809"/>
    <w:rsid w:val="00E4502A"/>
    <w:rsid w:val="00E5021C"/>
    <w:rsid w:val="00E53856"/>
    <w:rsid w:val="00E56B00"/>
    <w:rsid w:val="00E56B49"/>
    <w:rsid w:val="00E57506"/>
    <w:rsid w:val="00E60E9F"/>
    <w:rsid w:val="00E6594E"/>
    <w:rsid w:val="00E665C1"/>
    <w:rsid w:val="00E6670F"/>
    <w:rsid w:val="00E7188C"/>
    <w:rsid w:val="00E73F98"/>
    <w:rsid w:val="00E74698"/>
    <w:rsid w:val="00E77A77"/>
    <w:rsid w:val="00E8122C"/>
    <w:rsid w:val="00E85894"/>
    <w:rsid w:val="00E86542"/>
    <w:rsid w:val="00E86FCD"/>
    <w:rsid w:val="00E87B1B"/>
    <w:rsid w:val="00E93A0D"/>
    <w:rsid w:val="00E93E28"/>
    <w:rsid w:val="00E94756"/>
    <w:rsid w:val="00E9504A"/>
    <w:rsid w:val="00E97986"/>
    <w:rsid w:val="00EA0539"/>
    <w:rsid w:val="00EA0A91"/>
    <w:rsid w:val="00EA123E"/>
    <w:rsid w:val="00EA3AC7"/>
    <w:rsid w:val="00EA45E0"/>
    <w:rsid w:val="00EA72AC"/>
    <w:rsid w:val="00EA76CD"/>
    <w:rsid w:val="00EA79FB"/>
    <w:rsid w:val="00EB0478"/>
    <w:rsid w:val="00EB0D65"/>
    <w:rsid w:val="00EB12CE"/>
    <w:rsid w:val="00EB213A"/>
    <w:rsid w:val="00EB3D08"/>
    <w:rsid w:val="00EC05DF"/>
    <w:rsid w:val="00EC2480"/>
    <w:rsid w:val="00EC2646"/>
    <w:rsid w:val="00EC4B7C"/>
    <w:rsid w:val="00EC4E19"/>
    <w:rsid w:val="00EC5920"/>
    <w:rsid w:val="00EC7A0C"/>
    <w:rsid w:val="00ED1900"/>
    <w:rsid w:val="00ED2180"/>
    <w:rsid w:val="00ED3408"/>
    <w:rsid w:val="00ED47A3"/>
    <w:rsid w:val="00ED5346"/>
    <w:rsid w:val="00ED64A1"/>
    <w:rsid w:val="00EE0C07"/>
    <w:rsid w:val="00EE206A"/>
    <w:rsid w:val="00EE22CA"/>
    <w:rsid w:val="00EE23C8"/>
    <w:rsid w:val="00EF2D8E"/>
    <w:rsid w:val="00EF36B6"/>
    <w:rsid w:val="00EF4475"/>
    <w:rsid w:val="00EF59CF"/>
    <w:rsid w:val="00F01FC4"/>
    <w:rsid w:val="00F024A8"/>
    <w:rsid w:val="00F031EF"/>
    <w:rsid w:val="00F0425C"/>
    <w:rsid w:val="00F055AA"/>
    <w:rsid w:val="00F0661E"/>
    <w:rsid w:val="00F076C4"/>
    <w:rsid w:val="00F13C12"/>
    <w:rsid w:val="00F145BB"/>
    <w:rsid w:val="00F14EAF"/>
    <w:rsid w:val="00F15414"/>
    <w:rsid w:val="00F16A8E"/>
    <w:rsid w:val="00F206DC"/>
    <w:rsid w:val="00F20B20"/>
    <w:rsid w:val="00F20F4F"/>
    <w:rsid w:val="00F2199D"/>
    <w:rsid w:val="00F23DE9"/>
    <w:rsid w:val="00F255B2"/>
    <w:rsid w:val="00F25F78"/>
    <w:rsid w:val="00F26786"/>
    <w:rsid w:val="00F275F7"/>
    <w:rsid w:val="00F316E3"/>
    <w:rsid w:val="00F32208"/>
    <w:rsid w:val="00F327CC"/>
    <w:rsid w:val="00F35838"/>
    <w:rsid w:val="00F358B0"/>
    <w:rsid w:val="00F37B72"/>
    <w:rsid w:val="00F420C4"/>
    <w:rsid w:val="00F4263D"/>
    <w:rsid w:val="00F448BB"/>
    <w:rsid w:val="00F52015"/>
    <w:rsid w:val="00F524E0"/>
    <w:rsid w:val="00F53811"/>
    <w:rsid w:val="00F54926"/>
    <w:rsid w:val="00F55A4B"/>
    <w:rsid w:val="00F56FBF"/>
    <w:rsid w:val="00F5708D"/>
    <w:rsid w:val="00F573AA"/>
    <w:rsid w:val="00F61CC5"/>
    <w:rsid w:val="00F61E31"/>
    <w:rsid w:val="00F64C39"/>
    <w:rsid w:val="00F65D52"/>
    <w:rsid w:val="00F66368"/>
    <w:rsid w:val="00F67E0D"/>
    <w:rsid w:val="00F7254D"/>
    <w:rsid w:val="00F72BDB"/>
    <w:rsid w:val="00F74F46"/>
    <w:rsid w:val="00F77540"/>
    <w:rsid w:val="00F826E7"/>
    <w:rsid w:val="00F82D18"/>
    <w:rsid w:val="00F87922"/>
    <w:rsid w:val="00F92037"/>
    <w:rsid w:val="00FA05A9"/>
    <w:rsid w:val="00FA28D1"/>
    <w:rsid w:val="00FA351D"/>
    <w:rsid w:val="00FA521E"/>
    <w:rsid w:val="00FA54D8"/>
    <w:rsid w:val="00FA6B02"/>
    <w:rsid w:val="00FB3D39"/>
    <w:rsid w:val="00FB4D18"/>
    <w:rsid w:val="00FB5613"/>
    <w:rsid w:val="00FB77BB"/>
    <w:rsid w:val="00FB7B5E"/>
    <w:rsid w:val="00FC0067"/>
    <w:rsid w:val="00FC5311"/>
    <w:rsid w:val="00FD4D61"/>
    <w:rsid w:val="00FD5B82"/>
    <w:rsid w:val="00FE1F5B"/>
    <w:rsid w:val="00FE2D80"/>
    <w:rsid w:val="00FE5379"/>
    <w:rsid w:val="00FE7C3A"/>
    <w:rsid w:val="00FF0600"/>
    <w:rsid w:val="00FF4C5E"/>
    <w:rsid w:val="00FF743B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CF5BEB"/>
  <w15:docId w15:val="{C6B01B20-0371-4081-A8A2-166FEBB3F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58E1"/>
    <w:pPr>
      <w:jc w:val="both"/>
    </w:pPr>
    <w:rPr>
      <w:rFonts w:ascii="Arial" w:hAnsi="Arial"/>
      <w:color w:val="000000"/>
    </w:rPr>
  </w:style>
  <w:style w:type="paragraph" w:styleId="Titre1">
    <w:name w:val="heading 1"/>
    <w:basedOn w:val="Normal"/>
    <w:next w:val="Normal"/>
    <w:autoRedefine/>
    <w:qFormat/>
    <w:rsid w:val="00B17646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28"/>
      <w:szCs w:val="28"/>
    </w:rPr>
  </w:style>
  <w:style w:type="paragraph" w:styleId="Titre2">
    <w:name w:val="heading 2"/>
    <w:basedOn w:val="Titre1"/>
    <w:next w:val="Normal"/>
    <w:autoRedefine/>
    <w:qFormat/>
    <w:rsid w:val="00B9588F"/>
    <w:pPr>
      <w:numPr>
        <w:ilvl w:val="1"/>
      </w:numPr>
      <w:spacing w:before="120" w:line="276" w:lineRule="auto"/>
      <w:ind w:left="851"/>
      <w:jc w:val="both"/>
      <w:outlineLvl w:val="1"/>
    </w:pPr>
    <w:rPr>
      <w:bCs/>
      <w:caps/>
      <w:color w:val="auto"/>
      <w:sz w:val="26"/>
      <w:szCs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3">
    <w:name w:val="heading 3"/>
    <w:next w:val="Titre2"/>
    <w:autoRedefine/>
    <w:qFormat/>
    <w:rsid w:val="000F4DC3"/>
    <w:pPr>
      <w:numPr>
        <w:ilvl w:val="2"/>
        <w:numId w:val="1"/>
      </w:numPr>
      <w:tabs>
        <w:tab w:val="left" w:pos="567"/>
      </w:tabs>
      <w:jc w:val="both"/>
      <w:outlineLvl w:val="2"/>
    </w:pPr>
    <w:rPr>
      <w:b/>
      <w:bCs/>
      <w:noProof/>
      <w:sz w:val="24"/>
      <w:u w:val="single"/>
    </w:rPr>
  </w:style>
  <w:style w:type="paragraph" w:styleId="Titre4">
    <w:name w:val="heading 4"/>
    <w:basedOn w:val="Normal"/>
    <w:next w:val="Normal"/>
    <w:autoRedefine/>
    <w:qFormat/>
    <w:rsid w:val="00EF36B6"/>
    <w:pPr>
      <w:keepNext/>
      <w:outlineLvl w:val="3"/>
    </w:pPr>
    <w:rPr>
      <w:rFonts w:ascii="Times New Roman" w:hAnsi="Times New Roman"/>
      <w:b/>
    </w:rPr>
  </w:style>
  <w:style w:type="paragraph" w:styleId="Titre5">
    <w:name w:val="heading 5"/>
    <w:basedOn w:val="Normal"/>
    <w:next w:val="Normal"/>
    <w:autoRedefine/>
    <w:qFormat/>
    <w:rsid w:val="006D58E1"/>
    <w:pPr>
      <w:keepNext/>
      <w:outlineLvl w:val="4"/>
    </w:pPr>
    <w:rPr>
      <w:b/>
    </w:rPr>
  </w:style>
  <w:style w:type="paragraph" w:styleId="Titre6">
    <w:name w:val="heading 6"/>
    <w:basedOn w:val="Normal"/>
    <w:next w:val="Normal"/>
    <w:qFormat/>
    <w:rsid w:val="006D58E1"/>
    <w:pPr>
      <w:keepNext/>
      <w:numPr>
        <w:ilvl w:val="5"/>
        <w:numId w:val="1"/>
      </w:numPr>
      <w:outlineLvl w:val="5"/>
    </w:pPr>
    <w:rPr>
      <w:i/>
      <w:color w:val="0000FF"/>
      <w:sz w:val="24"/>
    </w:rPr>
  </w:style>
  <w:style w:type="paragraph" w:styleId="Titre7">
    <w:name w:val="heading 7"/>
    <w:basedOn w:val="Normal"/>
    <w:next w:val="Normal"/>
    <w:qFormat/>
    <w:rsid w:val="006D58E1"/>
    <w:pPr>
      <w:keepNext/>
      <w:numPr>
        <w:ilvl w:val="6"/>
        <w:numId w:val="1"/>
      </w:numPr>
      <w:outlineLvl w:val="6"/>
    </w:pPr>
    <w:rPr>
      <w:sz w:val="24"/>
    </w:rPr>
  </w:style>
  <w:style w:type="paragraph" w:styleId="Titre8">
    <w:name w:val="heading 8"/>
    <w:basedOn w:val="Normal"/>
    <w:next w:val="Normal"/>
    <w:qFormat/>
    <w:rsid w:val="006D58E1"/>
    <w:pPr>
      <w:keepNext/>
      <w:numPr>
        <w:ilvl w:val="7"/>
        <w:numId w:val="1"/>
      </w:numPr>
      <w:pBdr>
        <w:left w:val="single" w:sz="4" w:space="4" w:color="auto"/>
      </w:pBdr>
      <w:outlineLvl w:val="7"/>
    </w:pPr>
    <w:rPr>
      <w:i/>
      <w:color w:val="FF0000"/>
      <w:sz w:val="24"/>
    </w:rPr>
  </w:style>
  <w:style w:type="paragraph" w:styleId="Titre9">
    <w:name w:val="heading 9"/>
    <w:basedOn w:val="Normal"/>
    <w:next w:val="Normal"/>
    <w:qFormat/>
    <w:rsid w:val="006D58E1"/>
    <w:pPr>
      <w:keepNext/>
      <w:numPr>
        <w:ilvl w:val="8"/>
        <w:numId w:val="1"/>
      </w:numPr>
      <w:jc w:val="center"/>
      <w:outlineLvl w:val="8"/>
    </w:pPr>
    <w:rPr>
      <w:b/>
      <w:i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6D58E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6D58E1"/>
    <w:pPr>
      <w:jc w:val="center"/>
    </w:pPr>
  </w:style>
  <w:style w:type="paragraph" w:styleId="TM1">
    <w:name w:val="toc 1"/>
    <w:basedOn w:val="Normal"/>
    <w:next w:val="Normal"/>
    <w:autoRedefine/>
    <w:semiHidden/>
    <w:rsid w:val="006D58E1"/>
  </w:style>
  <w:style w:type="paragraph" w:styleId="TM2">
    <w:name w:val="toc 2"/>
    <w:basedOn w:val="Normal"/>
    <w:next w:val="Normal"/>
    <w:autoRedefine/>
    <w:semiHidden/>
    <w:rsid w:val="00317C1D"/>
    <w:pPr>
      <w:tabs>
        <w:tab w:val="right" w:leader="dot" w:pos="9061"/>
      </w:tabs>
      <w:spacing w:line="360" w:lineRule="auto"/>
      <w:ind w:left="198"/>
    </w:pPr>
  </w:style>
  <w:style w:type="paragraph" w:styleId="TM3">
    <w:name w:val="toc 3"/>
    <w:basedOn w:val="Normal"/>
    <w:next w:val="Normal"/>
    <w:autoRedefine/>
    <w:semiHidden/>
    <w:rsid w:val="006D58E1"/>
    <w:pPr>
      <w:ind w:left="400"/>
    </w:pPr>
  </w:style>
  <w:style w:type="paragraph" w:customStyle="1" w:styleId="Style1">
    <w:name w:val="Style1"/>
    <w:basedOn w:val="Normal"/>
    <w:autoRedefine/>
    <w:rsid w:val="00317C1D"/>
    <w:pPr>
      <w:spacing w:line="360" w:lineRule="auto"/>
      <w:jc w:val="center"/>
    </w:pPr>
    <w:rPr>
      <w:rFonts w:ascii="Times New Roman" w:hAnsi="Times New Roman"/>
      <w:b/>
      <w:spacing w:val="20"/>
      <w:sz w:val="24"/>
      <w:szCs w:val="24"/>
      <w:u w:val="single"/>
    </w:rPr>
  </w:style>
  <w:style w:type="paragraph" w:customStyle="1" w:styleId="Normal2">
    <w:name w:val="Normal2"/>
    <w:basedOn w:val="Normal"/>
    <w:autoRedefine/>
    <w:rsid w:val="00754515"/>
    <w:rPr>
      <w:rFonts w:ascii="Times New Roman" w:hAnsi="Times New Roman"/>
      <w:iCs/>
      <w:sz w:val="24"/>
      <w:szCs w:val="24"/>
    </w:rPr>
  </w:style>
  <w:style w:type="paragraph" w:styleId="Retraitcorpsdetexte">
    <w:name w:val="Body Text Indent"/>
    <w:basedOn w:val="Normal"/>
    <w:rsid w:val="006D58E1"/>
    <w:pPr>
      <w:pBdr>
        <w:top w:val="single" w:sz="4" w:space="16" w:color="auto"/>
        <w:left w:val="single" w:sz="4" w:space="4" w:color="auto"/>
        <w:bottom w:val="single" w:sz="4" w:space="15" w:color="auto"/>
        <w:right w:val="single" w:sz="4" w:space="4" w:color="auto"/>
      </w:pBdr>
      <w:shd w:val="pct12" w:color="auto" w:fill="FFFFFF"/>
      <w:ind w:left="3402"/>
      <w:jc w:val="center"/>
    </w:pPr>
    <w:rPr>
      <w:b/>
      <w:i/>
      <w:sz w:val="28"/>
    </w:rPr>
  </w:style>
  <w:style w:type="paragraph" w:styleId="Corpsdetexte">
    <w:name w:val="Body Text"/>
    <w:basedOn w:val="Normal"/>
    <w:rsid w:val="006D58E1"/>
    <w:rPr>
      <w:color w:val="FF0000"/>
    </w:rPr>
  </w:style>
  <w:style w:type="paragraph" w:customStyle="1" w:styleId="Corpsdetexte21">
    <w:name w:val="Corps de texte 21"/>
    <w:basedOn w:val="Normal"/>
    <w:rsid w:val="006D58E1"/>
    <w:rPr>
      <w:rFonts w:ascii="Times New Roman" w:hAnsi="Times New Roman"/>
      <w:b/>
      <w:i/>
      <w:color w:val="0000FF"/>
      <w:sz w:val="24"/>
    </w:rPr>
  </w:style>
  <w:style w:type="paragraph" w:styleId="Retraitcorpsdetexte2">
    <w:name w:val="Body Text Indent 2"/>
    <w:basedOn w:val="Normal"/>
    <w:rsid w:val="006D58E1"/>
    <w:pPr>
      <w:autoSpaceDE w:val="0"/>
      <w:autoSpaceDN w:val="0"/>
      <w:adjustRightInd w:val="0"/>
      <w:ind w:left="1068" w:firstLine="15"/>
      <w:jc w:val="left"/>
    </w:pPr>
    <w:rPr>
      <w:rFonts w:ascii="Times New Roman" w:eastAsia="Arial Unicode MS" w:hAnsi="Times New Roman" w:cs="Arial"/>
      <w:color w:val="auto"/>
      <w:sz w:val="22"/>
      <w:szCs w:val="24"/>
    </w:rPr>
  </w:style>
  <w:style w:type="paragraph" w:styleId="Corpsdetexte3">
    <w:name w:val="Body Text 3"/>
    <w:basedOn w:val="Normal"/>
    <w:rsid w:val="006D58E1"/>
    <w:pPr>
      <w:autoSpaceDE w:val="0"/>
      <w:autoSpaceDN w:val="0"/>
      <w:adjustRightInd w:val="0"/>
      <w:ind w:left="-15" w:firstLine="15"/>
    </w:pPr>
    <w:rPr>
      <w:rFonts w:eastAsia="Arial Unicode MS" w:cs="Arial"/>
      <w:b/>
      <w:i/>
      <w:iCs/>
      <w:color w:val="490404"/>
      <w:sz w:val="24"/>
      <w:szCs w:val="24"/>
    </w:rPr>
  </w:style>
  <w:style w:type="paragraph" w:styleId="Corpsdetexte2">
    <w:name w:val="Body Text 2"/>
    <w:basedOn w:val="Normal"/>
    <w:rsid w:val="006D58E1"/>
    <w:pPr>
      <w:autoSpaceDE w:val="0"/>
      <w:autoSpaceDN w:val="0"/>
      <w:adjustRightInd w:val="0"/>
      <w:ind w:left="-15" w:firstLine="15"/>
    </w:pPr>
    <w:rPr>
      <w:rFonts w:eastAsia="Arial Unicode MS" w:cs="Arial"/>
      <w:color w:val="auto"/>
      <w:szCs w:val="24"/>
    </w:rPr>
  </w:style>
  <w:style w:type="paragraph" w:customStyle="1" w:styleId="font5">
    <w:name w:val="font5"/>
    <w:basedOn w:val="Normal"/>
    <w:rsid w:val="006D58E1"/>
    <w:pP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eastAsia="Arial Unicode MS" w:cs="Arial"/>
      <w:b/>
      <w:bCs/>
      <w:color w:val="auto"/>
      <w:sz w:val="22"/>
      <w:szCs w:val="22"/>
      <w:u w:val="single"/>
    </w:rPr>
  </w:style>
  <w:style w:type="paragraph" w:customStyle="1" w:styleId="xl22">
    <w:name w:val="xl22"/>
    <w:basedOn w:val="Normal"/>
    <w:rsid w:val="006D58E1"/>
    <w:pP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eastAsia="Arial Unicode MS" w:cs="Arial"/>
      <w:color w:val="auto"/>
      <w:sz w:val="22"/>
      <w:szCs w:val="22"/>
    </w:rPr>
  </w:style>
  <w:style w:type="paragraph" w:customStyle="1" w:styleId="xl23">
    <w:name w:val="xl23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</w:pPr>
    <w:rPr>
      <w:rFonts w:eastAsia="Arial Unicode MS" w:cs="Arial"/>
      <w:b/>
      <w:bCs/>
      <w:color w:val="auto"/>
      <w:sz w:val="22"/>
      <w:szCs w:val="22"/>
    </w:rPr>
  </w:style>
  <w:style w:type="paragraph" w:customStyle="1" w:styleId="xl24">
    <w:name w:val="xl24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eastAsia="Arial Unicode MS" w:cs="Arial"/>
      <w:color w:val="auto"/>
      <w:sz w:val="22"/>
      <w:szCs w:val="22"/>
    </w:rPr>
  </w:style>
  <w:style w:type="paragraph" w:customStyle="1" w:styleId="xl25">
    <w:name w:val="xl25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eastAsia="Arial Unicode MS" w:cs="Arial"/>
      <w:color w:val="auto"/>
      <w:sz w:val="22"/>
      <w:szCs w:val="22"/>
    </w:rPr>
  </w:style>
  <w:style w:type="paragraph" w:customStyle="1" w:styleId="xl26">
    <w:name w:val="xl26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eastAsia="Arial Unicode MS" w:cs="Arial"/>
      <w:b/>
      <w:bCs/>
      <w:color w:val="auto"/>
      <w:sz w:val="22"/>
      <w:szCs w:val="22"/>
    </w:rPr>
  </w:style>
  <w:style w:type="paragraph" w:customStyle="1" w:styleId="xl27">
    <w:name w:val="xl27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right"/>
    </w:pPr>
    <w:rPr>
      <w:rFonts w:eastAsia="Arial Unicode MS" w:cs="Arial"/>
      <w:color w:val="auto"/>
      <w:sz w:val="22"/>
      <w:szCs w:val="22"/>
    </w:rPr>
  </w:style>
  <w:style w:type="paragraph" w:customStyle="1" w:styleId="xl28">
    <w:name w:val="xl28"/>
    <w:basedOn w:val="Normal"/>
    <w:rsid w:val="006D58E1"/>
    <w:pP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eastAsia="Arial Unicode MS" w:cs="Arial"/>
      <w:b/>
      <w:bCs/>
      <w:color w:val="auto"/>
      <w:sz w:val="22"/>
      <w:szCs w:val="22"/>
      <w:u w:val="single"/>
    </w:rPr>
  </w:style>
  <w:style w:type="paragraph" w:customStyle="1" w:styleId="xl29">
    <w:name w:val="xl29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</w:pPr>
    <w:rPr>
      <w:rFonts w:eastAsia="Arial Unicode MS" w:cs="Arial"/>
      <w:b/>
      <w:bCs/>
      <w:color w:val="auto"/>
      <w:sz w:val="24"/>
      <w:szCs w:val="24"/>
    </w:rPr>
  </w:style>
  <w:style w:type="paragraph" w:styleId="Retraitcorpsdetexte3">
    <w:name w:val="Body Text Indent 3"/>
    <w:basedOn w:val="Normal"/>
    <w:link w:val="Retraitcorpsdetexte3Car"/>
    <w:rsid w:val="006D58E1"/>
    <w:pPr>
      <w:autoSpaceDE w:val="0"/>
      <w:autoSpaceDN w:val="0"/>
      <w:adjustRightInd w:val="0"/>
      <w:ind w:left="708" w:firstLine="15"/>
      <w:jc w:val="left"/>
    </w:pPr>
    <w:rPr>
      <w:rFonts w:ascii="Times New Roman" w:eastAsia="Arial Unicode MS" w:hAnsi="Times New Roman" w:cs="Arial"/>
      <w:color w:val="FF0000"/>
      <w:sz w:val="22"/>
      <w:szCs w:val="24"/>
    </w:rPr>
  </w:style>
  <w:style w:type="paragraph" w:styleId="Commentaire">
    <w:name w:val="annotation text"/>
    <w:basedOn w:val="Normal"/>
    <w:semiHidden/>
    <w:rsid w:val="006D58E1"/>
    <w:pPr>
      <w:autoSpaceDE w:val="0"/>
      <w:autoSpaceDN w:val="0"/>
      <w:adjustRightInd w:val="0"/>
      <w:ind w:left="-15" w:firstLine="15"/>
      <w:jc w:val="left"/>
    </w:pPr>
    <w:rPr>
      <w:rFonts w:ascii="Times New Roman" w:eastAsia="Arial Unicode MS" w:hAnsi="Times New Roman" w:cs="Arial"/>
      <w:color w:val="auto"/>
      <w:szCs w:val="24"/>
    </w:rPr>
  </w:style>
  <w:style w:type="paragraph" w:customStyle="1" w:styleId="font6">
    <w:name w:val="font6"/>
    <w:basedOn w:val="Normal"/>
    <w:rsid w:val="006D58E1"/>
    <w:pP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eastAsia="Arial Unicode MS" w:cs="Arial"/>
      <w:color w:val="auto"/>
      <w:szCs w:val="24"/>
    </w:rPr>
  </w:style>
  <w:style w:type="paragraph" w:customStyle="1" w:styleId="font7">
    <w:name w:val="font7"/>
    <w:basedOn w:val="Normal"/>
    <w:rsid w:val="006D58E1"/>
    <w:pP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eastAsia="Arial Unicode MS" w:cs="Arial"/>
      <w:color w:val="auto"/>
      <w:sz w:val="16"/>
      <w:szCs w:val="16"/>
    </w:rPr>
  </w:style>
  <w:style w:type="paragraph" w:customStyle="1" w:styleId="font8">
    <w:name w:val="font8"/>
    <w:basedOn w:val="Normal"/>
    <w:rsid w:val="006D58E1"/>
    <w:pP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eastAsia="Arial Unicode MS" w:cs="Arial"/>
      <w:color w:val="auto"/>
      <w:sz w:val="18"/>
      <w:szCs w:val="18"/>
    </w:rPr>
  </w:style>
  <w:style w:type="paragraph" w:customStyle="1" w:styleId="font9">
    <w:name w:val="font9"/>
    <w:basedOn w:val="Normal"/>
    <w:rsid w:val="006D58E1"/>
    <w:pP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eastAsia="Arial Unicode MS" w:cs="Arial"/>
      <w:color w:val="FF0000"/>
      <w:sz w:val="18"/>
      <w:szCs w:val="18"/>
    </w:rPr>
  </w:style>
  <w:style w:type="paragraph" w:customStyle="1" w:styleId="font10">
    <w:name w:val="font10"/>
    <w:basedOn w:val="Normal"/>
    <w:rsid w:val="006D58E1"/>
    <w:pP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eastAsia="Arial Unicode MS" w:cs="Arial"/>
      <w:b/>
      <w:bCs/>
      <w:color w:val="auto"/>
      <w:sz w:val="18"/>
      <w:szCs w:val="18"/>
    </w:rPr>
  </w:style>
  <w:style w:type="paragraph" w:customStyle="1" w:styleId="font11">
    <w:name w:val="font11"/>
    <w:basedOn w:val="Normal"/>
    <w:rsid w:val="006D58E1"/>
    <w:pP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eastAsia="Arial Unicode MS" w:cs="Arial"/>
      <w:color w:val="FF0000"/>
      <w:sz w:val="16"/>
      <w:szCs w:val="16"/>
    </w:rPr>
  </w:style>
  <w:style w:type="paragraph" w:customStyle="1" w:styleId="font12">
    <w:name w:val="font12"/>
    <w:basedOn w:val="Normal"/>
    <w:rsid w:val="006D58E1"/>
    <w:pP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eastAsia="Arial Unicode MS" w:cs="Arial"/>
      <w:color w:val="FF0000"/>
      <w:szCs w:val="24"/>
    </w:rPr>
  </w:style>
  <w:style w:type="paragraph" w:customStyle="1" w:styleId="xl30">
    <w:name w:val="xl30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b/>
      <w:bCs/>
      <w:color w:val="auto"/>
      <w:sz w:val="24"/>
      <w:szCs w:val="24"/>
    </w:rPr>
  </w:style>
  <w:style w:type="paragraph" w:customStyle="1" w:styleId="xl31">
    <w:name w:val="xl31"/>
    <w:basedOn w:val="Normal"/>
    <w:rsid w:val="006D58E1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b/>
      <w:bCs/>
      <w:color w:val="auto"/>
      <w:sz w:val="16"/>
      <w:szCs w:val="16"/>
    </w:rPr>
  </w:style>
  <w:style w:type="paragraph" w:customStyle="1" w:styleId="xl32">
    <w:name w:val="xl32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18"/>
      <w:szCs w:val="18"/>
    </w:rPr>
  </w:style>
  <w:style w:type="paragraph" w:customStyle="1" w:styleId="xl33">
    <w:name w:val="xl33"/>
    <w:basedOn w:val="Normal"/>
    <w:rsid w:val="006D58E1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b/>
      <w:bCs/>
      <w:color w:val="auto"/>
      <w:sz w:val="16"/>
      <w:szCs w:val="16"/>
    </w:rPr>
  </w:style>
  <w:style w:type="paragraph" w:customStyle="1" w:styleId="xl34">
    <w:name w:val="xl34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16"/>
      <w:szCs w:val="16"/>
    </w:rPr>
  </w:style>
  <w:style w:type="paragraph" w:customStyle="1" w:styleId="xl35">
    <w:name w:val="xl35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b/>
      <w:bCs/>
      <w:color w:val="auto"/>
      <w:sz w:val="24"/>
      <w:szCs w:val="24"/>
    </w:rPr>
  </w:style>
  <w:style w:type="paragraph" w:customStyle="1" w:styleId="xl36">
    <w:name w:val="xl36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b/>
      <w:bCs/>
      <w:color w:val="auto"/>
      <w:sz w:val="24"/>
      <w:szCs w:val="24"/>
    </w:rPr>
  </w:style>
  <w:style w:type="paragraph" w:customStyle="1" w:styleId="xl37">
    <w:name w:val="xl37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eastAsia="Arial Unicode MS" w:cs="Arial"/>
      <w:b/>
      <w:bCs/>
      <w:color w:val="auto"/>
      <w:sz w:val="24"/>
      <w:szCs w:val="24"/>
    </w:rPr>
  </w:style>
  <w:style w:type="paragraph" w:customStyle="1" w:styleId="xl38">
    <w:name w:val="xl38"/>
    <w:basedOn w:val="Normal"/>
    <w:rsid w:val="006D58E1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eastAsia="Arial Unicode MS" w:cs="Arial"/>
      <w:b/>
      <w:bCs/>
      <w:color w:val="auto"/>
      <w:sz w:val="24"/>
      <w:szCs w:val="24"/>
    </w:rPr>
  </w:style>
  <w:style w:type="paragraph" w:customStyle="1" w:styleId="xl39">
    <w:name w:val="xl39"/>
    <w:basedOn w:val="Normal"/>
    <w:rsid w:val="006D58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</w:pPr>
    <w:rPr>
      <w:rFonts w:eastAsia="Arial Unicode MS" w:cs="Arial"/>
      <w:b/>
      <w:bCs/>
      <w:color w:val="auto"/>
      <w:sz w:val="24"/>
      <w:szCs w:val="24"/>
    </w:rPr>
  </w:style>
  <w:style w:type="paragraph" w:customStyle="1" w:styleId="xl40">
    <w:name w:val="xl40"/>
    <w:basedOn w:val="Normal"/>
    <w:rsid w:val="006D58E1"/>
    <w:pPr>
      <w:pBdr>
        <w:top w:val="single" w:sz="8" w:space="0" w:color="auto"/>
        <w:left w:val="single" w:sz="8" w:space="0" w:color="auto"/>
        <w:bottom w:val="single" w:sz="8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</w:pPr>
    <w:rPr>
      <w:rFonts w:eastAsia="Arial Unicode MS" w:cs="Arial"/>
      <w:b/>
      <w:bCs/>
      <w:color w:val="auto"/>
      <w:sz w:val="24"/>
      <w:szCs w:val="24"/>
    </w:rPr>
  </w:style>
  <w:style w:type="paragraph" w:customStyle="1" w:styleId="xl41">
    <w:name w:val="xl41"/>
    <w:basedOn w:val="Normal"/>
    <w:rsid w:val="006D58E1"/>
    <w:pP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eastAsia="Arial Unicode MS" w:cs="Arial"/>
      <w:color w:val="auto"/>
      <w:sz w:val="24"/>
      <w:szCs w:val="24"/>
    </w:rPr>
  </w:style>
  <w:style w:type="paragraph" w:customStyle="1" w:styleId="xl42">
    <w:name w:val="xl42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</w:pPr>
    <w:rPr>
      <w:rFonts w:eastAsia="Arial Unicode MS" w:cs="Arial"/>
      <w:b/>
      <w:bCs/>
      <w:color w:val="auto"/>
      <w:sz w:val="24"/>
      <w:szCs w:val="24"/>
    </w:rPr>
  </w:style>
  <w:style w:type="paragraph" w:customStyle="1" w:styleId="xl43">
    <w:name w:val="xl43"/>
    <w:basedOn w:val="Normal"/>
    <w:rsid w:val="006D58E1"/>
    <w:pPr>
      <w:pBdr>
        <w:top w:val="single" w:sz="4" w:space="0" w:color="auto"/>
        <w:lef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44">
    <w:name w:val="xl44"/>
    <w:basedOn w:val="Normal"/>
    <w:rsid w:val="006D58E1"/>
    <w:pPr>
      <w:pBdr>
        <w:left w:val="single" w:sz="4" w:space="0" w:color="auto"/>
        <w:bottom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</w:pPr>
    <w:rPr>
      <w:rFonts w:eastAsia="Arial Unicode MS" w:cs="Arial"/>
      <w:color w:val="auto"/>
      <w:sz w:val="24"/>
      <w:szCs w:val="24"/>
    </w:rPr>
  </w:style>
  <w:style w:type="paragraph" w:customStyle="1" w:styleId="xl45">
    <w:name w:val="xl45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autoSpaceDE w:val="0"/>
      <w:autoSpaceDN w:val="0"/>
      <w:adjustRightInd w:val="0"/>
      <w:spacing w:before="100" w:beforeAutospacing="1" w:after="100" w:afterAutospacing="1"/>
      <w:ind w:left="-15" w:firstLine="15"/>
      <w:jc w:val="center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46">
    <w:name w:val="xl46"/>
    <w:basedOn w:val="Normal"/>
    <w:rsid w:val="006D58E1"/>
    <w:pPr>
      <w:pBdr>
        <w:lef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47">
    <w:name w:val="xl47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</w:pPr>
    <w:rPr>
      <w:rFonts w:eastAsia="Arial Unicode MS" w:cs="Arial"/>
      <w:color w:val="auto"/>
      <w:sz w:val="24"/>
      <w:szCs w:val="24"/>
    </w:rPr>
  </w:style>
  <w:style w:type="paragraph" w:customStyle="1" w:styleId="xl48">
    <w:name w:val="xl48"/>
    <w:basedOn w:val="Normal"/>
    <w:rsid w:val="006D58E1"/>
    <w:pPr>
      <w:pBdr>
        <w:top w:val="single" w:sz="4" w:space="0" w:color="auto"/>
        <w:lef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</w:pPr>
    <w:rPr>
      <w:rFonts w:eastAsia="Arial Unicode MS" w:cs="Arial"/>
      <w:color w:val="auto"/>
      <w:sz w:val="24"/>
      <w:szCs w:val="24"/>
    </w:rPr>
  </w:style>
  <w:style w:type="paragraph" w:customStyle="1" w:styleId="xl49">
    <w:name w:val="xl49"/>
    <w:basedOn w:val="Normal"/>
    <w:rsid w:val="006D58E1"/>
    <w:pPr>
      <w:pBdr>
        <w:top w:val="single" w:sz="4" w:space="0" w:color="auto"/>
        <w:left w:val="single" w:sz="4" w:space="0" w:color="auto"/>
      </w:pBdr>
      <w:shd w:val="clear" w:color="auto" w:fill="CCFFCC"/>
      <w:autoSpaceDE w:val="0"/>
      <w:autoSpaceDN w:val="0"/>
      <w:adjustRightInd w:val="0"/>
      <w:spacing w:before="100" w:beforeAutospacing="1" w:after="100" w:afterAutospacing="1"/>
      <w:ind w:left="-15" w:firstLine="15"/>
      <w:jc w:val="center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50">
    <w:name w:val="xl50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  <w:textAlignment w:val="center"/>
    </w:pPr>
    <w:rPr>
      <w:rFonts w:eastAsia="Arial Unicode MS" w:cs="Arial"/>
      <w:b/>
      <w:bCs/>
      <w:color w:val="auto"/>
      <w:sz w:val="24"/>
      <w:szCs w:val="24"/>
    </w:rPr>
  </w:style>
  <w:style w:type="paragraph" w:customStyle="1" w:styleId="xl51">
    <w:name w:val="xl51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52">
    <w:name w:val="xl52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53">
    <w:name w:val="xl53"/>
    <w:basedOn w:val="Normal"/>
    <w:rsid w:val="006D58E1"/>
    <w:pPr>
      <w:pBdr>
        <w:left w:val="single" w:sz="4" w:space="0" w:color="auto"/>
        <w:bottom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54">
    <w:name w:val="xl54"/>
    <w:basedOn w:val="Normal"/>
    <w:rsid w:val="006D58E1"/>
    <w:pPr>
      <w:pBdr>
        <w:top w:val="single" w:sz="4" w:space="0" w:color="auto"/>
        <w:left w:val="single" w:sz="4" w:space="0" w:color="auto"/>
      </w:pBdr>
      <w:shd w:val="clear" w:color="auto" w:fill="CCFFCC"/>
      <w:autoSpaceDE w:val="0"/>
      <w:autoSpaceDN w:val="0"/>
      <w:adjustRightInd w:val="0"/>
      <w:spacing w:before="100" w:beforeAutospacing="1" w:after="100" w:afterAutospacing="1"/>
      <w:ind w:left="-15" w:firstLine="15"/>
      <w:jc w:val="center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55">
    <w:name w:val="xl55"/>
    <w:basedOn w:val="Normal"/>
    <w:rsid w:val="006D58E1"/>
    <w:pPr>
      <w:pBdr>
        <w:lef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56">
    <w:name w:val="xl56"/>
    <w:basedOn w:val="Normal"/>
    <w:rsid w:val="006D58E1"/>
    <w:pPr>
      <w:pBdr>
        <w:left w:val="single" w:sz="4" w:space="0" w:color="auto"/>
        <w:bottom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57">
    <w:name w:val="xl57"/>
    <w:basedOn w:val="Normal"/>
    <w:rsid w:val="006D58E1"/>
    <w:pPr>
      <w:pBdr>
        <w:left w:val="single" w:sz="4" w:space="0" w:color="auto"/>
      </w:pBdr>
      <w:shd w:val="clear" w:color="auto" w:fill="CCFFCC"/>
      <w:autoSpaceDE w:val="0"/>
      <w:autoSpaceDN w:val="0"/>
      <w:adjustRightInd w:val="0"/>
      <w:spacing w:before="100" w:beforeAutospacing="1" w:after="100" w:afterAutospacing="1"/>
      <w:ind w:left="-15" w:firstLine="15"/>
      <w:jc w:val="center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58">
    <w:name w:val="xl58"/>
    <w:basedOn w:val="Normal"/>
    <w:rsid w:val="006D58E1"/>
    <w:pPr>
      <w:pBdr>
        <w:left w:val="single" w:sz="4" w:space="0" w:color="auto"/>
      </w:pBdr>
      <w:shd w:val="clear" w:color="auto" w:fill="CCFFCC"/>
      <w:autoSpaceDE w:val="0"/>
      <w:autoSpaceDN w:val="0"/>
      <w:adjustRightInd w:val="0"/>
      <w:spacing w:before="100" w:beforeAutospacing="1" w:after="100" w:afterAutospacing="1"/>
      <w:ind w:left="-15" w:firstLine="15"/>
      <w:jc w:val="center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59">
    <w:name w:val="xl59"/>
    <w:basedOn w:val="Normal"/>
    <w:rsid w:val="006D58E1"/>
    <w:pPr>
      <w:pBdr>
        <w:top w:val="single" w:sz="4" w:space="0" w:color="auto"/>
        <w:left w:val="single" w:sz="4" w:space="0" w:color="auto"/>
      </w:pBdr>
      <w:shd w:val="clear" w:color="auto" w:fill="CCFFCC"/>
      <w:autoSpaceDE w:val="0"/>
      <w:autoSpaceDN w:val="0"/>
      <w:adjustRightInd w:val="0"/>
      <w:spacing w:before="100" w:beforeAutospacing="1" w:after="100" w:afterAutospacing="1"/>
      <w:ind w:left="-15" w:firstLine="15"/>
      <w:jc w:val="center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60">
    <w:name w:val="xl60"/>
    <w:basedOn w:val="Normal"/>
    <w:rsid w:val="006D58E1"/>
    <w:pPr>
      <w:pBdr>
        <w:lef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</w:pPr>
    <w:rPr>
      <w:rFonts w:eastAsia="Arial Unicode MS" w:cs="Arial"/>
      <w:color w:val="auto"/>
      <w:sz w:val="24"/>
      <w:szCs w:val="24"/>
    </w:rPr>
  </w:style>
  <w:style w:type="paragraph" w:customStyle="1" w:styleId="xl61">
    <w:name w:val="xl61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62">
    <w:name w:val="xl62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63">
    <w:name w:val="xl63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64">
    <w:name w:val="xl64"/>
    <w:basedOn w:val="Normal"/>
    <w:rsid w:val="006D58E1"/>
    <w:pPr>
      <w:pBdr>
        <w:left w:val="single" w:sz="4" w:space="0" w:color="auto"/>
        <w:bottom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65">
    <w:name w:val="xl65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66">
    <w:name w:val="xl66"/>
    <w:basedOn w:val="Normal"/>
    <w:rsid w:val="006D58E1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67">
    <w:name w:val="xl67"/>
    <w:basedOn w:val="Normal"/>
    <w:rsid w:val="006D58E1"/>
    <w:pPr>
      <w:pBdr>
        <w:top w:val="single" w:sz="8" w:space="0" w:color="auto"/>
        <w:left w:val="single" w:sz="8" w:space="0" w:color="auto"/>
        <w:bottom w:val="single" w:sz="8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68">
    <w:name w:val="xl68"/>
    <w:basedOn w:val="Normal"/>
    <w:rsid w:val="006D58E1"/>
    <w:pPr>
      <w:pBdr>
        <w:left w:val="single" w:sz="4" w:space="0" w:color="auto"/>
        <w:bottom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69">
    <w:name w:val="xl69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70">
    <w:name w:val="xl70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eastAsia="Arial Unicode MS" w:cs="Arial"/>
      <w:color w:val="auto"/>
      <w:sz w:val="24"/>
      <w:szCs w:val="24"/>
    </w:rPr>
  </w:style>
  <w:style w:type="paragraph" w:customStyle="1" w:styleId="xl71">
    <w:name w:val="xl71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72">
    <w:name w:val="xl72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b/>
      <w:bCs/>
      <w:color w:val="auto"/>
      <w:sz w:val="16"/>
      <w:szCs w:val="16"/>
    </w:rPr>
  </w:style>
  <w:style w:type="paragraph" w:customStyle="1" w:styleId="xl73">
    <w:name w:val="xl73"/>
    <w:basedOn w:val="Normal"/>
    <w:rsid w:val="006D58E1"/>
    <w:pPr>
      <w:pBdr>
        <w:top w:val="single" w:sz="8" w:space="0" w:color="auto"/>
        <w:left w:val="single" w:sz="8" w:space="0" w:color="auto"/>
        <w:bottom w:val="single" w:sz="8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74">
    <w:name w:val="xl74"/>
    <w:basedOn w:val="Normal"/>
    <w:rsid w:val="006D58E1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75">
    <w:name w:val="xl75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76">
    <w:name w:val="xl76"/>
    <w:basedOn w:val="Normal"/>
    <w:rsid w:val="006D58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77">
    <w:name w:val="xl77"/>
    <w:basedOn w:val="Normal"/>
    <w:rsid w:val="006D58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center"/>
    </w:pPr>
    <w:rPr>
      <w:rFonts w:eastAsia="Arial Unicode MS" w:cs="Arial"/>
      <w:b/>
      <w:bCs/>
      <w:color w:val="auto"/>
      <w:sz w:val="24"/>
      <w:szCs w:val="24"/>
    </w:rPr>
  </w:style>
  <w:style w:type="paragraph" w:customStyle="1" w:styleId="xl78">
    <w:name w:val="xl78"/>
    <w:basedOn w:val="Normal"/>
    <w:rsid w:val="006D58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79">
    <w:name w:val="xl79"/>
    <w:basedOn w:val="Normal"/>
    <w:rsid w:val="006D58E1"/>
    <w:pPr>
      <w:pBdr>
        <w:left w:val="single" w:sz="4" w:space="0" w:color="auto"/>
        <w:right w:val="single" w:sz="4" w:space="0" w:color="auto"/>
      </w:pBdr>
      <w:shd w:val="clear" w:color="auto" w:fill="FFFF99"/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80">
    <w:name w:val="xl80"/>
    <w:basedOn w:val="Normal"/>
    <w:rsid w:val="006D58E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81">
    <w:name w:val="xl81"/>
    <w:basedOn w:val="Normal"/>
    <w:rsid w:val="006D58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18"/>
      <w:szCs w:val="18"/>
    </w:rPr>
  </w:style>
  <w:style w:type="paragraph" w:customStyle="1" w:styleId="xl82">
    <w:name w:val="xl82"/>
    <w:basedOn w:val="Normal"/>
    <w:rsid w:val="006D58E1"/>
    <w:pPr>
      <w:pBdr>
        <w:left w:val="single" w:sz="4" w:space="0" w:color="auto"/>
        <w:right w:val="single" w:sz="4" w:space="0" w:color="auto"/>
      </w:pBdr>
      <w:shd w:val="clear" w:color="auto" w:fill="FFFF99"/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18"/>
      <w:szCs w:val="18"/>
    </w:rPr>
  </w:style>
  <w:style w:type="paragraph" w:customStyle="1" w:styleId="xl83">
    <w:name w:val="xl83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84">
    <w:name w:val="xl84"/>
    <w:basedOn w:val="Normal"/>
    <w:rsid w:val="006D5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85">
    <w:name w:val="xl85"/>
    <w:basedOn w:val="Normal"/>
    <w:rsid w:val="006D58E1"/>
    <w:pPr>
      <w:pBdr>
        <w:left w:val="single" w:sz="4" w:space="0" w:color="auto"/>
        <w:right w:val="single" w:sz="4" w:space="0" w:color="auto"/>
      </w:pBdr>
      <w:shd w:val="clear" w:color="auto" w:fill="FFFF99"/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86">
    <w:name w:val="xl86"/>
    <w:basedOn w:val="Normal"/>
    <w:rsid w:val="006D58E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87">
    <w:name w:val="xl87"/>
    <w:basedOn w:val="Normal"/>
    <w:rsid w:val="006D58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18"/>
      <w:szCs w:val="18"/>
    </w:rPr>
  </w:style>
  <w:style w:type="paragraph" w:customStyle="1" w:styleId="xl88">
    <w:name w:val="xl88"/>
    <w:basedOn w:val="Normal"/>
    <w:rsid w:val="006D58E1"/>
    <w:pPr>
      <w:pBdr>
        <w:left w:val="single" w:sz="4" w:space="0" w:color="auto"/>
        <w:right w:val="single" w:sz="4" w:space="0" w:color="auto"/>
      </w:pBdr>
      <w:shd w:val="clear" w:color="auto" w:fill="FFFF99"/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89">
    <w:name w:val="xl89"/>
    <w:basedOn w:val="Normal"/>
    <w:rsid w:val="006D58E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90">
    <w:name w:val="xl90"/>
    <w:basedOn w:val="Normal"/>
    <w:rsid w:val="006D58E1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91">
    <w:name w:val="xl91"/>
    <w:basedOn w:val="Normal"/>
    <w:rsid w:val="006D58E1"/>
    <w:pPr>
      <w:pBdr>
        <w:left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92">
    <w:name w:val="xl92"/>
    <w:basedOn w:val="Normal"/>
    <w:rsid w:val="006D58E1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93">
    <w:name w:val="xl93"/>
    <w:basedOn w:val="Normal"/>
    <w:rsid w:val="006D58E1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18"/>
      <w:szCs w:val="18"/>
    </w:rPr>
  </w:style>
  <w:style w:type="paragraph" w:customStyle="1" w:styleId="xl94">
    <w:name w:val="xl94"/>
    <w:basedOn w:val="Normal"/>
    <w:rsid w:val="006D58E1"/>
    <w:pPr>
      <w:pBdr>
        <w:left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95">
    <w:name w:val="xl95"/>
    <w:basedOn w:val="Normal"/>
    <w:rsid w:val="006D58E1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96">
    <w:name w:val="xl96"/>
    <w:basedOn w:val="Normal"/>
    <w:rsid w:val="006D58E1"/>
    <w:pPr>
      <w:pBdr>
        <w:left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97">
    <w:name w:val="xl97"/>
    <w:basedOn w:val="Normal"/>
    <w:rsid w:val="006D58E1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98">
    <w:name w:val="xl98"/>
    <w:basedOn w:val="Normal"/>
    <w:rsid w:val="006D58E1"/>
    <w:pPr>
      <w:pBdr>
        <w:left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99">
    <w:name w:val="xl99"/>
    <w:basedOn w:val="Normal"/>
    <w:rsid w:val="006D58E1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100">
    <w:name w:val="xl100"/>
    <w:basedOn w:val="Normal"/>
    <w:rsid w:val="006D58E1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101">
    <w:name w:val="xl101"/>
    <w:basedOn w:val="Normal"/>
    <w:rsid w:val="006D58E1"/>
    <w:pPr>
      <w:pBdr>
        <w:top w:val="single" w:sz="4" w:space="0" w:color="auto"/>
        <w:lef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102">
    <w:name w:val="xl102"/>
    <w:basedOn w:val="Normal"/>
    <w:rsid w:val="006D58E1"/>
    <w:pPr>
      <w:pBdr>
        <w:lef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103">
    <w:name w:val="xl103"/>
    <w:basedOn w:val="Normal"/>
    <w:rsid w:val="006D58E1"/>
    <w:pPr>
      <w:pBdr>
        <w:left w:val="single" w:sz="4" w:space="0" w:color="auto"/>
        <w:bottom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104">
    <w:name w:val="xl104"/>
    <w:basedOn w:val="Normal"/>
    <w:rsid w:val="006D58E1"/>
    <w:pPr>
      <w:pBdr>
        <w:lef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105">
    <w:name w:val="xl105"/>
    <w:basedOn w:val="Normal"/>
    <w:rsid w:val="006D58E1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106">
    <w:name w:val="xl106"/>
    <w:basedOn w:val="Normal"/>
    <w:rsid w:val="006D58E1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107">
    <w:name w:val="xl107"/>
    <w:basedOn w:val="Normal"/>
    <w:rsid w:val="006D58E1"/>
    <w:pPr>
      <w:pBdr>
        <w:left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108">
    <w:name w:val="xl108"/>
    <w:basedOn w:val="Normal"/>
    <w:rsid w:val="006D58E1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xl109">
    <w:name w:val="xl109"/>
    <w:basedOn w:val="Normal"/>
    <w:rsid w:val="006D58E1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24"/>
      <w:szCs w:val="24"/>
    </w:rPr>
  </w:style>
  <w:style w:type="paragraph" w:customStyle="1" w:styleId="xl110">
    <w:name w:val="xl110"/>
    <w:basedOn w:val="Normal"/>
    <w:rsid w:val="006D58E1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/>
      <w:ind w:left="-15" w:firstLine="15"/>
      <w:jc w:val="left"/>
      <w:textAlignment w:val="center"/>
    </w:pPr>
    <w:rPr>
      <w:rFonts w:eastAsia="Arial Unicode MS" w:cs="Arial"/>
      <w:color w:val="auto"/>
      <w:sz w:val="24"/>
      <w:szCs w:val="24"/>
    </w:rPr>
  </w:style>
  <w:style w:type="paragraph" w:styleId="Listepuces">
    <w:name w:val="List Bullet"/>
    <w:basedOn w:val="Normal"/>
    <w:autoRedefine/>
    <w:rsid w:val="0094467C"/>
    <w:pPr>
      <w:autoSpaceDE w:val="0"/>
      <w:autoSpaceDN w:val="0"/>
      <w:adjustRightInd w:val="0"/>
    </w:pPr>
    <w:rPr>
      <w:rFonts w:ascii="Times New Roman" w:eastAsia="Arial Unicode MS" w:hAnsi="Times New Roman"/>
      <w:b/>
      <w:color w:val="auto"/>
      <w:sz w:val="24"/>
      <w:szCs w:val="24"/>
    </w:rPr>
  </w:style>
  <w:style w:type="paragraph" w:styleId="TM4">
    <w:name w:val="toc 4"/>
    <w:basedOn w:val="Normal"/>
    <w:next w:val="Normal"/>
    <w:autoRedefine/>
    <w:semiHidden/>
    <w:rsid w:val="006D58E1"/>
    <w:pPr>
      <w:ind w:left="720" w:firstLine="15"/>
      <w:jc w:val="left"/>
    </w:pPr>
    <w:rPr>
      <w:rFonts w:ascii="Times New Roman" w:eastAsia="Arial Unicode MS" w:hAnsi="Times New Roman"/>
      <w:color w:val="auto"/>
      <w:sz w:val="24"/>
      <w:szCs w:val="24"/>
    </w:rPr>
  </w:style>
  <w:style w:type="paragraph" w:styleId="TM5">
    <w:name w:val="toc 5"/>
    <w:basedOn w:val="Normal"/>
    <w:next w:val="Normal"/>
    <w:autoRedefine/>
    <w:semiHidden/>
    <w:rsid w:val="006D58E1"/>
    <w:pPr>
      <w:ind w:left="960" w:firstLine="15"/>
      <w:jc w:val="left"/>
    </w:pPr>
    <w:rPr>
      <w:rFonts w:ascii="Times New Roman" w:eastAsia="Arial Unicode MS" w:hAnsi="Times New Roman"/>
      <w:color w:val="auto"/>
      <w:sz w:val="24"/>
      <w:szCs w:val="24"/>
    </w:rPr>
  </w:style>
  <w:style w:type="paragraph" w:styleId="TM6">
    <w:name w:val="toc 6"/>
    <w:basedOn w:val="Normal"/>
    <w:next w:val="Normal"/>
    <w:autoRedefine/>
    <w:semiHidden/>
    <w:rsid w:val="006D58E1"/>
    <w:pPr>
      <w:ind w:left="1200" w:firstLine="15"/>
      <w:jc w:val="left"/>
    </w:pPr>
    <w:rPr>
      <w:rFonts w:ascii="Times New Roman" w:eastAsia="Arial Unicode MS" w:hAnsi="Times New Roman"/>
      <w:color w:val="auto"/>
      <w:sz w:val="24"/>
      <w:szCs w:val="24"/>
    </w:rPr>
  </w:style>
  <w:style w:type="paragraph" w:styleId="TM7">
    <w:name w:val="toc 7"/>
    <w:basedOn w:val="Normal"/>
    <w:next w:val="Normal"/>
    <w:autoRedefine/>
    <w:semiHidden/>
    <w:rsid w:val="006D58E1"/>
    <w:pPr>
      <w:ind w:left="1440" w:firstLine="15"/>
      <w:jc w:val="left"/>
    </w:pPr>
    <w:rPr>
      <w:rFonts w:ascii="Times New Roman" w:eastAsia="Arial Unicode MS" w:hAnsi="Times New Roman"/>
      <w:color w:val="auto"/>
      <w:sz w:val="24"/>
      <w:szCs w:val="24"/>
    </w:rPr>
  </w:style>
  <w:style w:type="paragraph" w:styleId="TM8">
    <w:name w:val="toc 8"/>
    <w:basedOn w:val="Normal"/>
    <w:next w:val="Normal"/>
    <w:autoRedefine/>
    <w:semiHidden/>
    <w:rsid w:val="006D58E1"/>
    <w:pPr>
      <w:ind w:left="1680" w:firstLine="15"/>
      <w:jc w:val="left"/>
    </w:pPr>
    <w:rPr>
      <w:rFonts w:ascii="Times New Roman" w:eastAsia="Arial Unicode MS" w:hAnsi="Times New Roman"/>
      <w:color w:val="auto"/>
      <w:sz w:val="24"/>
      <w:szCs w:val="24"/>
    </w:rPr>
  </w:style>
  <w:style w:type="paragraph" w:styleId="TM9">
    <w:name w:val="toc 9"/>
    <w:basedOn w:val="Normal"/>
    <w:next w:val="Normal"/>
    <w:autoRedefine/>
    <w:semiHidden/>
    <w:rsid w:val="006D58E1"/>
    <w:pPr>
      <w:ind w:left="1920" w:firstLine="15"/>
      <w:jc w:val="left"/>
    </w:pPr>
    <w:rPr>
      <w:rFonts w:ascii="Times New Roman" w:eastAsia="Arial Unicode MS" w:hAnsi="Times New Roman"/>
      <w:color w:val="auto"/>
      <w:sz w:val="24"/>
      <w:szCs w:val="24"/>
    </w:rPr>
  </w:style>
  <w:style w:type="paragraph" w:customStyle="1" w:styleId="Corps">
    <w:name w:val="Corps"/>
    <w:basedOn w:val="Normal"/>
    <w:rsid w:val="006D58E1"/>
    <w:pPr>
      <w:spacing w:after="240"/>
      <w:ind w:left="-15" w:firstLine="567"/>
    </w:pPr>
    <w:rPr>
      <w:rFonts w:ascii="Times New Roman" w:eastAsia="Arial Unicode MS" w:hAnsi="Times New Roman"/>
      <w:color w:val="auto"/>
      <w:sz w:val="24"/>
    </w:rPr>
  </w:style>
  <w:style w:type="paragraph" w:customStyle="1" w:styleId="annexe">
    <w:name w:val="annexe"/>
    <w:basedOn w:val="Titre1"/>
    <w:rsid w:val="006D58E1"/>
    <w:pPr>
      <w:numPr>
        <w:numId w:val="0"/>
      </w:numPr>
      <w:autoSpaceDE w:val="0"/>
      <w:autoSpaceDN w:val="0"/>
      <w:adjustRightInd w:val="0"/>
    </w:pPr>
    <w:rPr>
      <w:rFonts w:eastAsia="Arial Unicode MS" w:cs="Arial"/>
      <w:color w:val="490404"/>
      <w:szCs w:val="24"/>
    </w:rPr>
  </w:style>
  <w:style w:type="paragraph" w:styleId="Textedebulles">
    <w:name w:val="Balloon Text"/>
    <w:basedOn w:val="Normal"/>
    <w:link w:val="TextedebullesCar"/>
    <w:rsid w:val="006D58E1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semiHidden/>
    <w:rsid w:val="006D58E1"/>
    <w:pPr>
      <w:shd w:val="clear" w:color="auto" w:fill="000080"/>
    </w:pPr>
    <w:rPr>
      <w:rFonts w:ascii="Tahoma" w:hAnsi="Tahoma" w:cs="Tahoma"/>
    </w:rPr>
  </w:style>
  <w:style w:type="character" w:styleId="Numrodepage">
    <w:name w:val="page number"/>
    <w:basedOn w:val="Policepardfaut"/>
    <w:rsid w:val="006D58E1"/>
  </w:style>
  <w:style w:type="character" w:customStyle="1" w:styleId="Lienhypertextesuivivisit1">
    <w:name w:val="Lien hypertexte suivi visité1"/>
    <w:basedOn w:val="Policepardfaut"/>
    <w:rsid w:val="006D58E1"/>
    <w:rPr>
      <w:color w:val="800080"/>
      <w:u w:val="single"/>
    </w:rPr>
  </w:style>
  <w:style w:type="paragraph" w:styleId="Sous-titre">
    <w:name w:val="Subtitle"/>
    <w:basedOn w:val="Normal"/>
    <w:qFormat/>
    <w:rsid w:val="006D58E1"/>
    <w:pPr>
      <w:spacing w:after="60"/>
      <w:jc w:val="left"/>
      <w:outlineLvl w:val="1"/>
    </w:pPr>
    <w:rPr>
      <w:rFonts w:ascii="Century Gothic" w:hAnsi="Century Gothic" w:cs="Arial"/>
      <w:color w:val="auto"/>
      <w:sz w:val="28"/>
      <w:szCs w:val="24"/>
      <w:u w:val="single"/>
    </w:rPr>
  </w:style>
  <w:style w:type="paragraph" w:customStyle="1" w:styleId="texte">
    <w:name w:val="texte"/>
    <w:basedOn w:val="Normal"/>
    <w:rsid w:val="006D58E1"/>
    <w:pPr>
      <w:tabs>
        <w:tab w:val="left" w:pos="2552"/>
      </w:tabs>
      <w:overflowPunct w:val="0"/>
      <w:autoSpaceDE w:val="0"/>
      <w:autoSpaceDN w:val="0"/>
      <w:adjustRightInd w:val="0"/>
      <w:spacing w:after="160"/>
      <w:ind w:left="567"/>
      <w:textAlignment w:val="baseline"/>
    </w:pPr>
    <w:rPr>
      <w:rFonts w:ascii="Century Gothic" w:hAnsi="Century Gothic"/>
    </w:rPr>
  </w:style>
  <w:style w:type="paragraph" w:customStyle="1" w:styleId="Paragraphedeliste1">
    <w:name w:val="Paragraphe de liste1"/>
    <w:basedOn w:val="Normal"/>
    <w:uiPriority w:val="99"/>
    <w:rsid w:val="00547F66"/>
    <w:pPr>
      <w:ind w:left="708"/>
      <w:jc w:val="left"/>
    </w:pPr>
    <w:rPr>
      <w:rFonts w:ascii="Times New Roman" w:eastAsia="Calibri" w:hAnsi="Times New Roman"/>
      <w:color w:val="auto"/>
      <w:sz w:val="24"/>
      <w:szCs w:val="24"/>
    </w:rPr>
  </w:style>
  <w:style w:type="character" w:customStyle="1" w:styleId="En-tteCar">
    <w:name w:val="En-tête Car"/>
    <w:basedOn w:val="Policepardfaut"/>
    <w:link w:val="En-tte"/>
    <w:locked/>
    <w:rsid w:val="00E9504A"/>
    <w:rPr>
      <w:rFonts w:ascii="Arial" w:hAnsi="Arial"/>
      <w:color w:val="000000"/>
    </w:rPr>
  </w:style>
  <w:style w:type="paragraph" w:styleId="Paragraphedeliste">
    <w:name w:val="List Paragraph"/>
    <w:basedOn w:val="Normal"/>
    <w:uiPriority w:val="34"/>
    <w:qFormat/>
    <w:rsid w:val="00E6594E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5E5D22"/>
    <w:rPr>
      <w:rFonts w:asciiTheme="minorHAnsi" w:eastAsiaTheme="minorEastAsia" w:hAnsiTheme="minorHAnsi" w:cstheme="minorBidi"/>
      <w:sz w:val="22"/>
      <w:szCs w:val="22"/>
    </w:rPr>
  </w:style>
  <w:style w:type="character" w:customStyle="1" w:styleId="SansinterligneCar">
    <w:name w:val="Sans interligne Car"/>
    <w:basedOn w:val="Policepardfaut"/>
    <w:link w:val="Sansinterligne"/>
    <w:uiPriority w:val="1"/>
    <w:rsid w:val="005E5D22"/>
    <w:rPr>
      <w:rFonts w:asciiTheme="minorHAnsi" w:eastAsiaTheme="minorEastAsia" w:hAnsiTheme="minorHAnsi" w:cstheme="minorBidi"/>
      <w:sz w:val="22"/>
      <w:szCs w:val="22"/>
    </w:rPr>
  </w:style>
  <w:style w:type="paragraph" w:styleId="Titre">
    <w:name w:val="Title"/>
    <w:basedOn w:val="Normal"/>
    <w:link w:val="TitreCar"/>
    <w:qFormat/>
    <w:rsid w:val="004F6449"/>
    <w:pPr>
      <w:jc w:val="center"/>
    </w:pPr>
    <w:rPr>
      <w:rFonts w:ascii="Times New Roman" w:hAnsi="Times New Roman"/>
      <w:b/>
      <w:bCs/>
      <w:color w:val="auto"/>
      <w:sz w:val="32"/>
      <w:szCs w:val="24"/>
    </w:rPr>
  </w:style>
  <w:style w:type="character" w:customStyle="1" w:styleId="TitreCar">
    <w:name w:val="Titre Car"/>
    <w:basedOn w:val="Policepardfaut"/>
    <w:link w:val="Titre"/>
    <w:rsid w:val="004F6449"/>
    <w:rPr>
      <w:b/>
      <w:bCs/>
      <w:sz w:val="32"/>
      <w:szCs w:val="24"/>
    </w:rPr>
  </w:style>
  <w:style w:type="character" w:styleId="Lienhypertexte">
    <w:name w:val="Hyperlink"/>
    <w:rsid w:val="004F6449"/>
    <w:rPr>
      <w:color w:val="0000FF"/>
      <w:u w:val="single"/>
    </w:rPr>
  </w:style>
  <w:style w:type="paragraph" w:customStyle="1" w:styleId="RedTxt">
    <w:name w:val="RedTxt"/>
    <w:basedOn w:val="Normal"/>
    <w:uiPriority w:val="99"/>
    <w:rsid w:val="004F6449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cs="Arial"/>
      <w:color w:val="auto"/>
      <w:sz w:val="18"/>
      <w:szCs w:val="18"/>
    </w:rPr>
  </w:style>
  <w:style w:type="paragraph" w:customStyle="1" w:styleId="RedRub">
    <w:name w:val="RedRub"/>
    <w:basedOn w:val="Normal"/>
    <w:uiPriority w:val="99"/>
    <w:rsid w:val="004F6449"/>
    <w:pPr>
      <w:keepNext/>
      <w:widowControl w:val="0"/>
      <w:autoSpaceDE w:val="0"/>
      <w:autoSpaceDN w:val="0"/>
      <w:adjustRightInd w:val="0"/>
      <w:spacing w:before="60" w:after="60"/>
      <w:jc w:val="left"/>
    </w:pPr>
    <w:rPr>
      <w:b/>
      <w:bCs/>
      <w:color w:val="auto"/>
      <w:sz w:val="22"/>
      <w:szCs w:val="22"/>
    </w:rPr>
  </w:style>
  <w:style w:type="character" w:customStyle="1" w:styleId="txtvert101">
    <w:name w:val="txtvert101"/>
    <w:rsid w:val="004F6449"/>
    <w:rPr>
      <w:rFonts w:ascii="Verdana" w:hAnsi="Verdana" w:hint="default"/>
      <w:b w:val="0"/>
      <w:bCs w:val="0"/>
      <w:caps w:val="0"/>
      <w:color w:val="4F8A10"/>
      <w:sz w:val="15"/>
      <w:szCs w:val="15"/>
    </w:rPr>
  </w:style>
  <w:style w:type="character" w:customStyle="1" w:styleId="PieddepageCar">
    <w:name w:val="Pied de page Car"/>
    <w:link w:val="Pieddepage"/>
    <w:uiPriority w:val="99"/>
    <w:rsid w:val="004F6449"/>
    <w:rPr>
      <w:rFonts w:ascii="Arial" w:hAnsi="Arial"/>
      <w:color w:val="000000"/>
    </w:rPr>
  </w:style>
  <w:style w:type="character" w:customStyle="1" w:styleId="st">
    <w:name w:val="st"/>
    <w:rsid w:val="004F6449"/>
  </w:style>
  <w:style w:type="character" w:styleId="Accentuation">
    <w:name w:val="Emphasis"/>
    <w:uiPriority w:val="20"/>
    <w:qFormat/>
    <w:rsid w:val="004F6449"/>
    <w:rPr>
      <w:i/>
      <w:iCs/>
    </w:rPr>
  </w:style>
  <w:style w:type="character" w:customStyle="1" w:styleId="Retraitcorpsdetexte3Car">
    <w:name w:val="Retrait corps de texte 3 Car"/>
    <w:link w:val="Retraitcorpsdetexte3"/>
    <w:rsid w:val="004F6449"/>
    <w:rPr>
      <w:rFonts w:eastAsia="Arial Unicode MS" w:cs="Arial"/>
      <w:color w:val="FF0000"/>
      <w:sz w:val="22"/>
      <w:szCs w:val="24"/>
    </w:rPr>
  </w:style>
  <w:style w:type="character" w:customStyle="1" w:styleId="TextedebullesCar">
    <w:name w:val="Texte de bulles Car"/>
    <w:link w:val="Textedebulles"/>
    <w:rsid w:val="004F6449"/>
    <w:rPr>
      <w:rFonts w:ascii="Tahoma" w:hAnsi="Tahoma" w:cs="Tahoma"/>
      <w:color w:val="000000"/>
      <w:sz w:val="16"/>
      <w:szCs w:val="16"/>
    </w:rPr>
  </w:style>
  <w:style w:type="character" w:styleId="lev">
    <w:name w:val="Strong"/>
    <w:basedOn w:val="Policepardfaut"/>
    <w:uiPriority w:val="22"/>
    <w:qFormat/>
    <w:rsid w:val="00D20580"/>
    <w:rPr>
      <w:b/>
      <w:bCs/>
    </w:rPr>
  </w:style>
  <w:style w:type="table" w:styleId="Grilledutableau">
    <w:name w:val="Table Grid"/>
    <w:basedOn w:val="TableauNormal"/>
    <w:rsid w:val="00F66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4083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6104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Expression%20des%20Besoins\Expression%20des%20besoins\CCP-RC-AE\CCP3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E6D5EFF-552B-4E04-9DA2-783E507F6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CCP3</Template>
  <TotalTime>9</TotalTime>
  <Pages>3</Pages>
  <Words>177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SSISTANCE PUBLIQUE - HOPITAUX DE PARIS</vt:lpstr>
    </vt:vector>
  </TitlesOfParts>
  <Company>DACHA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SSISTANCE PUBLIQUE - HOPITAUX DE PARIS</dc:title>
  <dc:subject/>
  <dc:creator>acha</dc:creator>
  <cp:keywords/>
  <dc:description/>
  <cp:lastModifiedBy>Raymond SALIBUR</cp:lastModifiedBy>
  <cp:revision>5</cp:revision>
  <cp:lastPrinted>2023-05-02T13:47:00Z</cp:lastPrinted>
  <dcterms:created xsi:type="dcterms:W3CDTF">2023-08-02T17:37:00Z</dcterms:created>
  <dcterms:modified xsi:type="dcterms:W3CDTF">2024-02-06T17:09:00Z</dcterms:modified>
</cp:coreProperties>
</file>