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B69CC7" w14:textId="77777777" w:rsidR="00B76BE4" w:rsidRDefault="00B76BE4" w:rsidP="003841B2">
      <w:pPr>
        <w:pStyle w:val="Sous-titredudocument"/>
        <w:ind w:left="2552"/>
      </w:pPr>
      <w:bookmarkStart w:id="0" w:name="_Toc353258008"/>
      <w:bookmarkStart w:id="1" w:name="_Toc75318856"/>
      <w:bookmarkStart w:id="2" w:name="_Toc76380126"/>
    </w:p>
    <w:p w14:paraId="5E26CD06" w14:textId="77777777" w:rsidR="002B19C4" w:rsidRDefault="002B19C4" w:rsidP="003841B2">
      <w:pPr>
        <w:pStyle w:val="Sous-titredudocument"/>
        <w:ind w:left="2552"/>
      </w:pPr>
    </w:p>
    <w:p w14:paraId="5619999B" w14:textId="77777777" w:rsidR="000879AD" w:rsidRDefault="000879AD" w:rsidP="003841B2">
      <w:pPr>
        <w:pStyle w:val="Sous-titredudocument"/>
        <w:ind w:left="2552"/>
      </w:pPr>
    </w:p>
    <w:p w14:paraId="781D1505" w14:textId="77777777" w:rsidR="000879AD" w:rsidRDefault="000879AD" w:rsidP="003841B2">
      <w:pPr>
        <w:pStyle w:val="Sous-titredudocument"/>
        <w:ind w:left="2552"/>
      </w:pPr>
    </w:p>
    <w:p w14:paraId="687BD5AC" w14:textId="77777777" w:rsidR="000879AD" w:rsidRDefault="000879AD" w:rsidP="003841B2">
      <w:pPr>
        <w:pStyle w:val="Sous-titredudocument"/>
        <w:ind w:left="2552"/>
      </w:pPr>
    </w:p>
    <w:p w14:paraId="17731B43" w14:textId="77777777" w:rsidR="000879AD" w:rsidRDefault="000879AD" w:rsidP="003841B2">
      <w:pPr>
        <w:pStyle w:val="Sous-titredudocument"/>
        <w:ind w:left="2552"/>
      </w:pPr>
    </w:p>
    <w:p w14:paraId="61DDC326" w14:textId="77777777" w:rsidR="002B19C4" w:rsidRDefault="002B19C4" w:rsidP="00157316">
      <w:pPr>
        <w:pStyle w:val="Sous-titredudocument"/>
      </w:pPr>
    </w:p>
    <w:bookmarkEnd w:id="0"/>
    <w:bookmarkEnd w:id="1"/>
    <w:bookmarkEnd w:id="2"/>
    <w:p w14:paraId="30EEA23B" w14:textId="77777777" w:rsidR="00212D5C" w:rsidRDefault="00212D5C" w:rsidP="00212D5C">
      <w:pPr>
        <w:pStyle w:val="Default"/>
        <w:ind w:left="2552"/>
        <w:rPr>
          <w:b/>
          <w:bCs/>
          <w:color w:val="2E2871"/>
          <w:sz w:val="36"/>
          <w:szCs w:val="36"/>
        </w:rPr>
      </w:pPr>
      <w:r>
        <w:rPr>
          <w:b/>
          <w:bCs/>
          <w:color w:val="2E2871"/>
          <w:sz w:val="36"/>
          <w:szCs w:val="36"/>
        </w:rPr>
        <w:t>MARCHE PUBLIC DE FOURNITURES ET SERVICES</w:t>
      </w:r>
    </w:p>
    <w:p w14:paraId="4DD28534" w14:textId="77777777" w:rsidR="00212D5C" w:rsidRDefault="00212D5C" w:rsidP="00212D5C">
      <w:pPr>
        <w:pStyle w:val="Default"/>
        <w:ind w:left="2552"/>
        <w:rPr>
          <w:b/>
          <w:bCs/>
          <w:color w:val="2E2871"/>
          <w:sz w:val="36"/>
          <w:szCs w:val="36"/>
        </w:rPr>
      </w:pPr>
    </w:p>
    <w:p w14:paraId="6B982ADD" w14:textId="77777777" w:rsidR="00157316" w:rsidRDefault="00157316" w:rsidP="00157316">
      <w:pPr>
        <w:pStyle w:val="Default"/>
        <w:ind w:left="2552"/>
        <w:rPr>
          <w:b/>
          <w:bCs/>
          <w:color w:val="2E2871"/>
          <w:sz w:val="36"/>
          <w:szCs w:val="36"/>
        </w:rPr>
      </w:pPr>
      <w:r w:rsidRPr="00292A0E">
        <w:rPr>
          <w:b/>
          <w:bCs/>
          <w:color w:val="2E2871"/>
          <w:sz w:val="36"/>
          <w:szCs w:val="36"/>
        </w:rPr>
        <w:t xml:space="preserve">Prestation </w:t>
      </w:r>
      <w:r>
        <w:rPr>
          <w:b/>
          <w:bCs/>
          <w:color w:val="2E2871"/>
          <w:sz w:val="36"/>
          <w:szCs w:val="36"/>
        </w:rPr>
        <w:t xml:space="preserve">de conseil en stratégie </w:t>
      </w:r>
    </w:p>
    <w:p w14:paraId="19B6D42E" w14:textId="1D9EC16E" w:rsidR="00212D5C" w:rsidRPr="00157316" w:rsidRDefault="00157316" w:rsidP="00157316">
      <w:pPr>
        <w:pStyle w:val="Default"/>
        <w:ind w:left="2552"/>
        <w:rPr>
          <w:b/>
          <w:bCs/>
          <w:color w:val="2E2871"/>
          <w:sz w:val="36"/>
          <w:szCs w:val="36"/>
        </w:rPr>
      </w:pPr>
      <w:proofErr w:type="gramStart"/>
      <w:r>
        <w:rPr>
          <w:b/>
          <w:bCs/>
          <w:color w:val="2E2871"/>
          <w:sz w:val="36"/>
          <w:szCs w:val="36"/>
        </w:rPr>
        <w:t>de</w:t>
      </w:r>
      <w:proofErr w:type="gramEnd"/>
      <w:r>
        <w:rPr>
          <w:b/>
          <w:bCs/>
          <w:color w:val="2E2871"/>
          <w:sz w:val="36"/>
          <w:szCs w:val="36"/>
        </w:rPr>
        <w:t xml:space="preserve"> communication</w:t>
      </w:r>
    </w:p>
    <w:p w14:paraId="15F6B238" w14:textId="77777777" w:rsidR="00212D5C" w:rsidRPr="006178C5" w:rsidRDefault="00212D5C" w:rsidP="00212D5C">
      <w:pPr>
        <w:pStyle w:val="Default"/>
        <w:ind w:left="2552"/>
        <w:rPr>
          <w:b/>
          <w:bCs/>
          <w:sz w:val="20"/>
          <w:szCs w:val="20"/>
        </w:rPr>
      </w:pPr>
    </w:p>
    <w:p w14:paraId="341FC917" w14:textId="77777777" w:rsidR="00212D5C" w:rsidRPr="006178C5" w:rsidRDefault="00212D5C" w:rsidP="00212D5C">
      <w:pPr>
        <w:spacing w:after="0" w:line="240" w:lineRule="auto"/>
        <w:ind w:left="2552"/>
        <w:rPr>
          <w:rFonts w:ascii="Arial" w:hAnsi="Arial" w:cs="Arial"/>
          <w:b/>
          <w:sz w:val="20"/>
          <w:szCs w:val="20"/>
        </w:rPr>
      </w:pPr>
    </w:p>
    <w:p w14:paraId="0A204BBE" w14:textId="77777777" w:rsidR="00212D5C" w:rsidRDefault="00212D5C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</w:p>
    <w:p w14:paraId="5556DF2C" w14:textId="6CCA3D87" w:rsidR="00212D5C" w:rsidRDefault="00212D5C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  <w:r>
        <w:rPr>
          <w:rFonts w:ascii="Arial" w:hAnsi="Arial" w:cs="Arial"/>
          <w:b/>
          <w:color w:val="F36178"/>
          <w:sz w:val="32"/>
          <w:szCs w:val="32"/>
        </w:rPr>
        <w:t>Cadre de mémoire technique</w:t>
      </w:r>
    </w:p>
    <w:p w14:paraId="20055B24" w14:textId="77777777" w:rsidR="00715083" w:rsidRDefault="00715083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</w:p>
    <w:p w14:paraId="799F7BA8" w14:textId="77777777" w:rsidR="008B7721" w:rsidRDefault="008B7721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</w:p>
    <w:p w14:paraId="6F042E2E" w14:textId="77777777" w:rsidR="00157316" w:rsidRDefault="00157316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</w:p>
    <w:p w14:paraId="20A09E77" w14:textId="77777777" w:rsidR="008B7721" w:rsidRDefault="008B7721" w:rsidP="00157316">
      <w:pPr>
        <w:spacing w:after="0" w:line="240" w:lineRule="auto"/>
        <w:rPr>
          <w:rFonts w:ascii="Arial" w:hAnsi="Arial" w:cs="Arial"/>
          <w:b/>
          <w:color w:val="F36178"/>
          <w:sz w:val="32"/>
          <w:szCs w:val="32"/>
        </w:rPr>
      </w:pPr>
    </w:p>
    <w:p w14:paraId="13341BCA" w14:textId="77777777" w:rsidR="008B7721" w:rsidRDefault="008B7721" w:rsidP="00212D5C">
      <w:pPr>
        <w:spacing w:after="0" w:line="240" w:lineRule="auto"/>
        <w:ind w:left="2552"/>
        <w:rPr>
          <w:rFonts w:ascii="Arial" w:hAnsi="Arial" w:cs="Arial"/>
          <w:b/>
          <w:color w:val="F36178"/>
          <w:sz w:val="32"/>
          <w:szCs w:val="32"/>
        </w:rPr>
      </w:pPr>
    </w:p>
    <w:p w14:paraId="02DDB2B7" w14:textId="77777777" w:rsidR="008B7721" w:rsidRPr="008436B9" w:rsidRDefault="008B7721" w:rsidP="008B7721">
      <w:pPr>
        <w:spacing w:after="0" w:line="240" w:lineRule="auto"/>
        <w:ind w:left="2552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Marché en procédure adaptée</w:t>
      </w:r>
    </w:p>
    <w:p w14:paraId="0E1DC52A" w14:textId="77777777" w:rsidR="008B7721" w:rsidRPr="008436B9" w:rsidRDefault="008B7721" w:rsidP="008B7721">
      <w:pPr>
        <w:snapToGrid w:val="0"/>
        <w:spacing w:after="0" w:line="240" w:lineRule="auto"/>
        <w:ind w:left="2552"/>
        <w:rPr>
          <w:rFonts w:ascii="Arial" w:hAnsi="Arial" w:cs="Arial"/>
          <w:i/>
          <w:color w:val="000000"/>
          <w:sz w:val="24"/>
          <w:szCs w:val="24"/>
        </w:rPr>
      </w:pPr>
      <w:r w:rsidRPr="008436B9">
        <w:rPr>
          <w:rFonts w:ascii="Arial" w:hAnsi="Arial" w:cs="Arial"/>
          <w:i/>
          <w:sz w:val="24"/>
          <w:szCs w:val="24"/>
        </w:rPr>
        <w:t xml:space="preserve">En </w:t>
      </w:r>
      <w:r w:rsidRPr="008436B9">
        <w:rPr>
          <w:rFonts w:ascii="Arial" w:hAnsi="Arial" w:cs="Arial"/>
          <w:i/>
          <w:color w:val="000000"/>
          <w:sz w:val="24"/>
          <w:szCs w:val="24"/>
        </w:rPr>
        <w:t xml:space="preserve">application des dispositions </w:t>
      </w:r>
    </w:p>
    <w:p w14:paraId="272195F5" w14:textId="77777777" w:rsidR="008B7721" w:rsidRPr="008436B9" w:rsidRDefault="008B7721" w:rsidP="008B7721">
      <w:pPr>
        <w:snapToGrid w:val="0"/>
        <w:spacing w:after="0" w:line="240" w:lineRule="auto"/>
        <w:ind w:left="2552"/>
        <w:rPr>
          <w:rFonts w:ascii="Arial" w:hAnsi="Arial" w:cs="Arial"/>
          <w:i/>
          <w:color w:val="000000"/>
          <w:sz w:val="24"/>
          <w:szCs w:val="24"/>
        </w:rPr>
      </w:pPr>
      <w:proofErr w:type="gramStart"/>
      <w:r w:rsidRPr="008436B9">
        <w:rPr>
          <w:rFonts w:ascii="Arial" w:hAnsi="Arial" w:cs="Arial"/>
          <w:i/>
          <w:color w:val="000000"/>
          <w:sz w:val="24"/>
          <w:szCs w:val="24"/>
        </w:rPr>
        <w:t>du</w:t>
      </w:r>
      <w:proofErr w:type="gramEnd"/>
      <w:r w:rsidRPr="008436B9">
        <w:rPr>
          <w:rFonts w:ascii="Arial" w:hAnsi="Arial" w:cs="Arial"/>
          <w:i/>
          <w:color w:val="000000"/>
          <w:sz w:val="24"/>
          <w:szCs w:val="24"/>
        </w:rPr>
        <w:t xml:space="preserve"> Code de la Commande Publique</w:t>
      </w:r>
    </w:p>
    <w:p w14:paraId="0CD6C641" w14:textId="77777777" w:rsidR="00212D5C" w:rsidRDefault="00212D5C" w:rsidP="008B7721">
      <w:pPr>
        <w:spacing w:after="0" w:line="240" w:lineRule="auto"/>
        <w:rPr>
          <w:rFonts w:ascii="Arial" w:hAnsi="Arial" w:cs="Arial"/>
          <w:b/>
          <w:color w:val="7DDBD3" w:themeColor="accent5"/>
          <w:sz w:val="32"/>
          <w:szCs w:val="32"/>
        </w:rPr>
      </w:pPr>
    </w:p>
    <w:p w14:paraId="13156A11" w14:textId="77777777" w:rsidR="00212D5C" w:rsidRDefault="00212D5C" w:rsidP="00157316">
      <w:pPr>
        <w:spacing w:after="0" w:line="240" w:lineRule="auto"/>
        <w:rPr>
          <w:rFonts w:ascii="Arial" w:hAnsi="Arial" w:cs="Arial"/>
          <w:b/>
          <w:color w:val="7DDBD3" w:themeColor="accent5"/>
          <w:sz w:val="32"/>
          <w:szCs w:val="32"/>
        </w:rPr>
      </w:pPr>
    </w:p>
    <w:p w14:paraId="02387860" w14:textId="1021C8B4" w:rsidR="00212D5C" w:rsidRPr="0039175E" w:rsidRDefault="00212D5C" w:rsidP="0039175E">
      <w:pPr>
        <w:spacing w:after="0" w:line="240" w:lineRule="auto"/>
        <w:ind w:left="2552"/>
        <w:rPr>
          <w:rFonts w:ascii="Arial" w:hAnsi="Arial" w:cs="Arial"/>
          <w:b/>
          <w:color w:val="7DDBD3" w:themeColor="accent5"/>
          <w:sz w:val="32"/>
          <w:szCs w:val="32"/>
        </w:rPr>
      </w:pPr>
      <w:r w:rsidRPr="0039175E">
        <w:rPr>
          <w:rFonts w:ascii="Arial" w:hAnsi="Arial" w:cs="Arial"/>
          <w:b/>
          <w:color w:val="7DDBD3" w:themeColor="accent5"/>
          <w:sz w:val="32"/>
          <w:szCs w:val="32"/>
        </w:rPr>
        <w:t xml:space="preserve">Remise des offres le </w:t>
      </w:r>
      <w:r w:rsidR="0039175E" w:rsidRPr="0039175E">
        <w:rPr>
          <w:rFonts w:ascii="Arial" w:hAnsi="Arial" w:cs="Arial"/>
          <w:b/>
          <w:color w:val="7DDBD3" w:themeColor="accent5"/>
          <w:sz w:val="32"/>
          <w:szCs w:val="32"/>
        </w:rPr>
        <w:t>27 novembre à 12h</w:t>
      </w:r>
    </w:p>
    <w:p w14:paraId="6E93F658" w14:textId="77777777" w:rsidR="00212D5C" w:rsidRDefault="00212D5C" w:rsidP="00212D5C">
      <w:pPr>
        <w:spacing w:after="0" w:line="240" w:lineRule="auto"/>
        <w:ind w:left="2552"/>
        <w:rPr>
          <w:rFonts w:ascii="Arial" w:eastAsia="MS Mincho" w:hAnsi="Arial" w:cs="Arial"/>
          <w:sz w:val="20"/>
          <w:szCs w:val="20"/>
        </w:rPr>
      </w:pPr>
    </w:p>
    <w:p w14:paraId="69D3A739" w14:textId="77777777" w:rsidR="00212D5C" w:rsidRDefault="00212D5C" w:rsidP="00212D5C">
      <w:pPr>
        <w:spacing w:after="0" w:line="240" w:lineRule="auto"/>
        <w:ind w:left="2552"/>
        <w:rPr>
          <w:rFonts w:ascii="Arial" w:eastAsia="MS Mincho" w:hAnsi="Arial" w:cs="Arial"/>
          <w:sz w:val="20"/>
          <w:szCs w:val="20"/>
        </w:rPr>
      </w:pPr>
    </w:p>
    <w:p w14:paraId="4B35C830" w14:textId="77777777" w:rsidR="00212D5C" w:rsidRPr="006178C5" w:rsidRDefault="00212D5C" w:rsidP="00157316">
      <w:pPr>
        <w:spacing w:after="0" w:line="240" w:lineRule="auto"/>
        <w:rPr>
          <w:rFonts w:ascii="Arial" w:eastAsia="MS Mincho" w:hAnsi="Arial" w:cs="Arial"/>
          <w:sz w:val="20"/>
          <w:szCs w:val="20"/>
        </w:rPr>
      </w:pPr>
    </w:p>
    <w:p w14:paraId="694DBA78" w14:textId="77777777" w:rsidR="00212D5C" w:rsidRPr="006178C5" w:rsidRDefault="00212D5C" w:rsidP="00212D5C">
      <w:pPr>
        <w:spacing w:after="0" w:line="240" w:lineRule="auto"/>
        <w:ind w:left="2552"/>
        <w:rPr>
          <w:rFonts w:ascii="Arial" w:eastAsia="MS Mincho" w:hAnsi="Arial" w:cs="Arial"/>
          <w:b/>
          <w:bCs/>
          <w:sz w:val="20"/>
          <w:szCs w:val="20"/>
          <w:u w:val="single"/>
        </w:rPr>
      </w:pPr>
    </w:p>
    <w:p w14:paraId="65F7700C" w14:textId="6E6F57E6" w:rsidR="00212D5C" w:rsidRPr="00816DEC" w:rsidRDefault="00212D5C" w:rsidP="00212D5C">
      <w:pPr>
        <w:spacing w:after="0" w:line="276" w:lineRule="auto"/>
        <w:ind w:left="2552"/>
        <w:rPr>
          <w:rFonts w:ascii="Arial" w:eastAsia="MS Mincho" w:hAnsi="Arial" w:cs="Arial"/>
          <w:b/>
          <w:bCs/>
          <w:sz w:val="20"/>
          <w:szCs w:val="20"/>
          <w:u w:val="single"/>
        </w:rPr>
      </w:pPr>
      <w:r w:rsidRPr="006178C5">
        <w:rPr>
          <w:rFonts w:ascii="Arial" w:eastAsia="MS Mincho" w:hAnsi="Arial" w:cs="Arial"/>
          <w:b/>
          <w:bCs/>
          <w:sz w:val="20"/>
          <w:szCs w:val="20"/>
          <w:u w:val="single"/>
        </w:rPr>
        <w:t xml:space="preserve">Pouvoir Adjudicateur </w:t>
      </w:r>
    </w:p>
    <w:p w14:paraId="6092701F" w14:textId="77777777" w:rsidR="00212D5C" w:rsidRPr="006178C5" w:rsidRDefault="00212D5C" w:rsidP="00212D5C">
      <w:pPr>
        <w:spacing w:after="0" w:line="276" w:lineRule="auto"/>
        <w:ind w:left="2552" w:right="-284"/>
        <w:rPr>
          <w:rFonts w:ascii="Arial" w:hAnsi="Arial" w:cs="Arial"/>
          <w:sz w:val="20"/>
          <w:szCs w:val="20"/>
        </w:rPr>
      </w:pPr>
      <w:r w:rsidRPr="006178C5">
        <w:rPr>
          <w:rFonts w:ascii="Arial" w:hAnsi="Arial" w:cs="Arial"/>
          <w:sz w:val="20"/>
          <w:szCs w:val="20"/>
        </w:rPr>
        <w:t xml:space="preserve">HABITAT REUNI </w:t>
      </w:r>
    </w:p>
    <w:p w14:paraId="6CE44773" w14:textId="77777777" w:rsidR="00212D5C" w:rsidRPr="006178C5" w:rsidRDefault="00212D5C" w:rsidP="00212D5C">
      <w:pPr>
        <w:spacing w:after="0" w:line="276" w:lineRule="auto"/>
        <w:ind w:left="2552" w:right="-284"/>
        <w:rPr>
          <w:rFonts w:ascii="Arial" w:hAnsi="Arial" w:cs="Arial"/>
          <w:sz w:val="20"/>
          <w:szCs w:val="20"/>
        </w:rPr>
      </w:pPr>
      <w:r w:rsidRPr="006178C5">
        <w:rPr>
          <w:rFonts w:ascii="Arial" w:hAnsi="Arial" w:cs="Arial"/>
          <w:sz w:val="20"/>
          <w:szCs w:val="20"/>
        </w:rPr>
        <w:t>82</w:t>
      </w:r>
      <w:r>
        <w:rPr>
          <w:rFonts w:ascii="Arial" w:hAnsi="Arial" w:cs="Arial"/>
          <w:sz w:val="20"/>
          <w:szCs w:val="20"/>
        </w:rPr>
        <w:t>b</w:t>
      </w:r>
      <w:r w:rsidRPr="006178C5">
        <w:rPr>
          <w:rFonts w:ascii="Arial" w:hAnsi="Arial" w:cs="Arial"/>
          <w:sz w:val="20"/>
          <w:szCs w:val="20"/>
        </w:rPr>
        <w:t xml:space="preserve"> Rue BLOMET  75015 PARIS</w:t>
      </w:r>
    </w:p>
    <w:p w14:paraId="0C960017" w14:textId="77777777" w:rsidR="00212D5C" w:rsidRPr="006178C5" w:rsidRDefault="00212D5C" w:rsidP="00212D5C">
      <w:pPr>
        <w:spacing w:after="0" w:line="276" w:lineRule="auto"/>
        <w:ind w:left="2552"/>
        <w:rPr>
          <w:rFonts w:ascii="Arial" w:hAnsi="Arial" w:cs="Arial"/>
          <w:sz w:val="20"/>
          <w:szCs w:val="20"/>
        </w:rPr>
      </w:pPr>
      <w:r w:rsidRPr="006178C5">
        <w:rPr>
          <w:rFonts w:ascii="Arial" w:hAnsi="Arial" w:cs="Arial"/>
          <w:sz w:val="20"/>
          <w:szCs w:val="20"/>
        </w:rPr>
        <w:t xml:space="preserve">Profil d’acheteur : </w:t>
      </w:r>
      <w:hyperlink r:id="rId11" w:history="1">
        <w:r w:rsidRPr="006178C5">
          <w:rPr>
            <w:rStyle w:val="Lienhypertexte"/>
            <w:rFonts w:ascii="Arial" w:hAnsi="Arial" w:cs="Arial"/>
            <w:sz w:val="20"/>
            <w:szCs w:val="20"/>
          </w:rPr>
          <w:t>https://www.marches-securises.fr</w:t>
        </w:r>
      </w:hyperlink>
    </w:p>
    <w:p w14:paraId="75C128E0" w14:textId="77777777" w:rsidR="00212D5C" w:rsidRPr="00F1748A" w:rsidRDefault="00212D5C" w:rsidP="00212D5C">
      <w:pPr>
        <w:pStyle w:val="Sous-titredudocument"/>
        <w:ind w:left="2552"/>
      </w:pPr>
    </w:p>
    <w:p w14:paraId="1208FF90" w14:textId="5EAE95E5" w:rsidR="00B32D2E" w:rsidRPr="00334ED7" w:rsidRDefault="00334ED7" w:rsidP="00334ED7">
      <w:pPr>
        <w:pStyle w:val="Sous-titredudocument"/>
      </w:pPr>
      <w:r>
        <w:rPr>
          <w:color w:val="E69B50"/>
          <w:sz w:val="36"/>
          <w:szCs w:val="36"/>
        </w:rPr>
        <w:lastRenderedPageBreak/>
        <w:t>L</w:t>
      </w:r>
      <w:r w:rsidRPr="00334ED7">
        <w:rPr>
          <w:color w:val="E69B50"/>
          <w:sz w:val="36"/>
          <w:szCs w:val="36"/>
        </w:rPr>
        <w:t xml:space="preserve">’attention des candidats est attirée sur les points suivants : </w:t>
      </w:r>
    </w:p>
    <w:p w14:paraId="7E40ED68" w14:textId="77777777" w:rsidR="00B32D2E" w:rsidRDefault="00B32D2E" w:rsidP="00B32D2E">
      <w:pPr>
        <w:tabs>
          <w:tab w:val="left" w:pos="786"/>
          <w:tab w:val="left" w:pos="1826"/>
        </w:tabs>
        <w:spacing w:line="276" w:lineRule="auto"/>
        <w:jc w:val="both"/>
        <w:rPr>
          <w:sz w:val="20"/>
          <w:szCs w:val="20"/>
        </w:rPr>
      </w:pPr>
    </w:p>
    <w:p w14:paraId="167A81BA" w14:textId="5D8055E6" w:rsidR="00B32D2E" w:rsidRPr="00334ED7" w:rsidRDefault="00B32D2E" w:rsidP="00B32D2E">
      <w:pPr>
        <w:tabs>
          <w:tab w:val="left" w:pos="786"/>
          <w:tab w:val="left" w:pos="1826"/>
        </w:tabs>
        <w:spacing w:line="276" w:lineRule="auto"/>
        <w:jc w:val="both"/>
        <w:rPr>
          <w:color w:val="2E2871"/>
          <w:sz w:val="20"/>
          <w:szCs w:val="20"/>
        </w:rPr>
      </w:pPr>
      <w:r w:rsidRPr="006C02E2">
        <w:rPr>
          <w:color w:val="2E2871"/>
          <w:sz w:val="20"/>
          <w:szCs w:val="20"/>
        </w:rPr>
        <w:t xml:space="preserve">Le jugement du critère "valeur technique" portera uniquement sur les éléments renseignés dans le présent document. </w:t>
      </w:r>
    </w:p>
    <w:p w14:paraId="564F1F6B" w14:textId="29AFF125" w:rsidR="00B32D2E" w:rsidRDefault="00B32D2E" w:rsidP="00B32D2E">
      <w:pPr>
        <w:tabs>
          <w:tab w:val="left" w:pos="786"/>
          <w:tab w:val="left" w:pos="1826"/>
        </w:tabs>
        <w:spacing w:line="276" w:lineRule="auto"/>
        <w:jc w:val="both"/>
        <w:rPr>
          <w:b/>
          <w:bCs/>
          <w:sz w:val="20"/>
          <w:szCs w:val="20"/>
        </w:rPr>
      </w:pPr>
      <w:r w:rsidRPr="006C02E2">
        <w:rPr>
          <w:color w:val="2E2871"/>
          <w:sz w:val="20"/>
          <w:szCs w:val="20"/>
        </w:rPr>
        <w:t>Ce document est à joindre obligatoirement à l'offre, entièrement complété.</w:t>
      </w:r>
      <w:r>
        <w:rPr>
          <w:sz w:val="20"/>
          <w:szCs w:val="20"/>
        </w:rPr>
        <w:t xml:space="preserve"> </w:t>
      </w:r>
      <w:r w:rsidRPr="006A000B">
        <w:rPr>
          <w:sz w:val="20"/>
          <w:szCs w:val="20"/>
        </w:rPr>
        <w:t xml:space="preserve"> Les simples renvois à un « mémoire-type » annexé au présent document ne sont pas autorisés.</w:t>
      </w:r>
      <w:r>
        <w:rPr>
          <w:sz w:val="20"/>
          <w:szCs w:val="20"/>
        </w:rPr>
        <w:t xml:space="preserve"> </w:t>
      </w:r>
      <w:r w:rsidRPr="006A000B">
        <w:rPr>
          <w:sz w:val="20"/>
          <w:szCs w:val="20"/>
        </w:rPr>
        <w:t>Toute réponse renvoyant à une documentation commerciale ou autre sera considérée comme une absence de réponse et la note de zéro sera attribuée au candidat sur cette partie du mémoire</w:t>
      </w:r>
      <w:r>
        <w:rPr>
          <w:sz w:val="20"/>
          <w:szCs w:val="20"/>
        </w:rPr>
        <w:t>.</w:t>
      </w:r>
    </w:p>
    <w:p w14:paraId="34752004" w14:textId="77777777" w:rsidR="00B32D2E" w:rsidRDefault="00B32D2E" w:rsidP="00B32D2E">
      <w:pPr>
        <w:spacing w:after="100" w:afterAutospacing="1" w:line="276" w:lineRule="auto"/>
        <w:jc w:val="both"/>
        <w:rPr>
          <w:b/>
          <w:bCs/>
          <w:sz w:val="20"/>
          <w:szCs w:val="20"/>
        </w:rPr>
      </w:pPr>
      <w:r w:rsidRPr="006C02E2">
        <w:rPr>
          <w:color w:val="2E2871"/>
          <w:sz w:val="20"/>
          <w:szCs w:val="20"/>
        </w:rPr>
        <w:t xml:space="preserve">Si un candidat ne transmet pas de mémoire technique, son offre sera jugée comme étant irrégulière </w:t>
      </w:r>
      <w:r w:rsidRPr="00CC42AD">
        <w:rPr>
          <w:sz w:val="20"/>
          <w:szCs w:val="20"/>
        </w:rPr>
        <w:t>au sens de l’article L 2152-2 du code de la commande publique.</w:t>
      </w:r>
    </w:p>
    <w:p w14:paraId="0C5A129F" w14:textId="77777777" w:rsidR="00B32D2E" w:rsidRPr="006A000B" w:rsidRDefault="00B32D2E" w:rsidP="00B32D2E">
      <w:pPr>
        <w:tabs>
          <w:tab w:val="left" w:pos="786"/>
          <w:tab w:val="left" w:pos="1826"/>
        </w:tabs>
        <w:spacing w:line="276" w:lineRule="auto"/>
        <w:jc w:val="both"/>
        <w:rPr>
          <w:b/>
          <w:bCs/>
          <w:sz w:val="20"/>
          <w:szCs w:val="20"/>
        </w:rPr>
      </w:pPr>
      <w:proofErr w:type="gramStart"/>
      <w:r>
        <w:rPr>
          <w:sz w:val="20"/>
          <w:szCs w:val="20"/>
        </w:rPr>
        <w:t>A  l’appui</w:t>
      </w:r>
      <w:proofErr w:type="gramEnd"/>
      <w:r>
        <w:rPr>
          <w:sz w:val="20"/>
          <w:szCs w:val="20"/>
        </w:rPr>
        <w:t xml:space="preserve"> de sa rédaction, le candidat peut transmettre, en </w:t>
      </w:r>
      <w:proofErr w:type="gramStart"/>
      <w:r>
        <w:rPr>
          <w:sz w:val="20"/>
          <w:szCs w:val="20"/>
        </w:rPr>
        <w:t>PJ,  des</w:t>
      </w:r>
      <w:proofErr w:type="gramEnd"/>
      <w:r>
        <w:rPr>
          <w:sz w:val="20"/>
          <w:szCs w:val="20"/>
        </w:rPr>
        <w:t xml:space="preserve"> éléments illustrant son offre</w:t>
      </w:r>
      <w:r w:rsidRPr="006A000B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qui </w:t>
      </w:r>
      <w:proofErr w:type="gramStart"/>
      <w:r>
        <w:rPr>
          <w:sz w:val="20"/>
          <w:szCs w:val="20"/>
        </w:rPr>
        <w:t xml:space="preserve">seront </w:t>
      </w:r>
      <w:r w:rsidRPr="006A000B">
        <w:rPr>
          <w:sz w:val="20"/>
          <w:szCs w:val="20"/>
        </w:rPr>
        <w:t xml:space="preserve"> listés</w:t>
      </w:r>
      <w:proofErr w:type="gramEnd"/>
      <w:r w:rsidRPr="006A000B">
        <w:rPr>
          <w:sz w:val="20"/>
          <w:szCs w:val="20"/>
        </w:rPr>
        <w:t xml:space="preserve"> à la fin du présent document.</w:t>
      </w:r>
    </w:p>
    <w:p w14:paraId="76891714" w14:textId="77777777" w:rsidR="00B32D2E" w:rsidRPr="006A000B" w:rsidRDefault="00B32D2E" w:rsidP="00B32D2E">
      <w:pPr>
        <w:spacing w:before="100" w:beforeAutospacing="1" w:after="100" w:afterAutospacing="1" w:line="276" w:lineRule="auto"/>
        <w:jc w:val="both"/>
        <w:rPr>
          <w:b/>
          <w:bCs/>
          <w:sz w:val="20"/>
          <w:szCs w:val="20"/>
        </w:rPr>
      </w:pPr>
      <w:r w:rsidRPr="006C02E2">
        <w:rPr>
          <w:color w:val="2E2871"/>
          <w:sz w:val="20"/>
          <w:szCs w:val="20"/>
        </w:rPr>
        <w:t>Les informations portées dans le présent document constituent des engagements de la part du candidat</w:t>
      </w:r>
      <w:r w:rsidRPr="006A000B">
        <w:rPr>
          <w:sz w:val="20"/>
          <w:szCs w:val="20"/>
        </w:rPr>
        <w:t xml:space="preserve"> et devront être tenus lors l'exécution du marché.</w:t>
      </w:r>
    </w:p>
    <w:p w14:paraId="044758C0" w14:textId="77777777" w:rsidR="00B32D2E" w:rsidRPr="006A000B" w:rsidRDefault="00B32D2E" w:rsidP="00B32D2E">
      <w:pPr>
        <w:spacing w:before="100" w:beforeAutospacing="1" w:after="100" w:afterAutospacing="1"/>
        <w:jc w:val="both"/>
        <w:rPr>
          <w:b/>
          <w:bCs/>
          <w:sz w:val="20"/>
          <w:szCs w:val="20"/>
        </w:rPr>
      </w:pPr>
    </w:p>
    <w:p w14:paraId="4024623E" w14:textId="77777777" w:rsidR="00B32D2E" w:rsidRPr="007C118C" w:rsidRDefault="00B32D2E" w:rsidP="00B32D2E">
      <w:pPr>
        <w:pBdr>
          <w:bottom w:val="single" w:sz="4" w:space="1" w:color="auto"/>
        </w:pBdr>
        <w:rPr>
          <w:color w:val="E69B50"/>
          <w:w w:val="150"/>
          <w:sz w:val="20"/>
          <w:szCs w:val="20"/>
        </w:rPr>
      </w:pPr>
      <w:r w:rsidRPr="007C118C">
        <w:rPr>
          <w:color w:val="E69B50"/>
          <w:w w:val="150"/>
          <w:sz w:val="20"/>
          <w:szCs w:val="20"/>
        </w:rPr>
        <w:t>I. IDENTIFICATION DE L’ENTREPRISE</w:t>
      </w:r>
    </w:p>
    <w:p w14:paraId="4ED9A99B" w14:textId="77777777" w:rsidR="00B32D2E" w:rsidRPr="006A000B" w:rsidRDefault="00B32D2E" w:rsidP="00B32D2E">
      <w:pPr>
        <w:spacing w:line="360" w:lineRule="auto"/>
        <w:rPr>
          <w:b/>
          <w:bCs/>
          <w:sz w:val="20"/>
          <w:szCs w:val="20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1"/>
        <w:gridCol w:w="4536"/>
      </w:tblGrid>
      <w:tr w:rsidR="00B32D2E" w:rsidRPr="006A000B" w14:paraId="2E3AD340" w14:textId="77777777" w:rsidTr="00451BAA">
        <w:trPr>
          <w:trHeight w:val="838"/>
        </w:trPr>
        <w:tc>
          <w:tcPr>
            <w:tcW w:w="4531" w:type="dxa"/>
            <w:vAlign w:val="center"/>
          </w:tcPr>
          <w:p w14:paraId="0F4C8B49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Nom de l’entreprise</w:t>
            </w:r>
          </w:p>
        </w:tc>
        <w:tc>
          <w:tcPr>
            <w:tcW w:w="4536" w:type="dxa"/>
            <w:vAlign w:val="center"/>
          </w:tcPr>
          <w:p w14:paraId="0688192F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1E9F448C" w14:textId="77777777" w:rsidTr="00451BAA">
        <w:trPr>
          <w:trHeight w:val="850"/>
        </w:trPr>
        <w:tc>
          <w:tcPr>
            <w:tcW w:w="4531" w:type="dxa"/>
            <w:vAlign w:val="center"/>
          </w:tcPr>
          <w:p w14:paraId="21C71A6A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Adresse</w:t>
            </w:r>
          </w:p>
        </w:tc>
        <w:tc>
          <w:tcPr>
            <w:tcW w:w="4536" w:type="dxa"/>
            <w:vAlign w:val="center"/>
          </w:tcPr>
          <w:p w14:paraId="6E4D1804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53624065" w14:textId="77777777" w:rsidTr="00451BAA">
        <w:trPr>
          <w:trHeight w:val="575"/>
        </w:trPr>
        <w:tc>
          <w:tcPr>
            <w:tcW w:w="4531" w:type="dxa"/>
            <w:vAlign w:val="center"/>
          </w:tcPr>
          <w:p w14:paraId="5F156255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Téléphone</w:t>
            </w:r>
          </w:p>
        </w:tc>
        <w:tc>
          <w:tcPr>
            <w:tcW w:w="4536" w:type="dxa"/>
            <w:vAlign w:val="center"/>
          </w:tcPr>
          <w:p w14:paraId="526A4EEA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44D326B2" w14:textId="77777777" w:rsidTr="00451BAA">
        <w:trPr>
          <w:trHeight w:val="577"/>
        </w:trPr>
        <w:tc>
          <w:tcPr>
            <w:tcW w:w="4531" w:type="dxa"/>
            <w:vAlign w:val="center"/>
          </w:tcPr>
          <w:p w14:paraId="7B4D5747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Courriel</w:t>
            </w:r>
          </w:p>
        </w:tc>
        <w:tc>
          <w:tcPr>
            <w:tcW w:w="4536" w:type="dxa"/>
            <w:vAlign w:val="center"/>
          </w:tcPr>
          <w:p w14:paraId="611A30E8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62A87CC9" w14:textId="77777777" w:rsidTr="00451BAA">
        <w:trPr>
          <w:trHeight w:val="702"/>
        </w:trPr>
        <w:tc>
          <w:tcPr>
            <w:tcW w:w="4531" w:type="dxa"/>
            <w:vAlign w:val="center"/>
          </w:tcPr>
          <w:p w14:paraId="73806283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Site Web</w:t>
            </w:r>
          </w:p>
        </w:tc>
        <w:tc>
          <w:tcPr>
            <w:tcW w:w="4536" w:type="dxa"/>
            <w:vAlign w:val="center"/>
          </w:tcPr>
          <w:p w14:paraId="1F50325A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1FE61C37" w14:textId="77777777" w:rsidTr="00451BAA">
        <w:trPr>
          <w:trHeight w:val="554"/>
        </w:trPr>
        <w:tc>
          <w:tcPr>
            <w:tcW w:w="4531" w:type="dxa"/>
            <w:vAlign w:val="center"/>
          </w:tcPr>
          <w:p w14:paraId="74C81FE8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>Directeur de l’entreprise</w:t>
            </w:r>
          </w:p>
        </w:tc>
        <w:tc>
          <w:tcPr>
            <w:tcW w:w="4536" w:type="dxa"/>
            <w:vAlign w:val="center"/>
          </w:tcPr>
          <w:p w14:paraId="3C7CEEE8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  <w:tr w:rsidR="00B32D2E" w:rsidRPr="006A000B" w14:paraId="047E10DD" w14:textId="77777777" w:rsidTr="00451BAA">
        <w:trPr>
          <w:trHeight w:val="576"/>
        </w:trPr>
        <w:tc>
          <w:tcPr>
            <w:tcW w:w="4531" w:type="dxa"/>
            <w:vAlign w:val="center"/>
          </w:tcPr>
          <w:p w14:paraId="59D52CF7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  <w:p w14:paraId="622AE867" w14:textId="77777777" w:rsidR="00B32D2E" w:rsidRPr="006A000B" w:rsidRDefault="00B32D2E" w:rsidP="00ED6D8B">
            <w:pPr>
              <w:spacing w:line="276" w:lineRule="auto"/>
              <w:rPr>
                <w:b/>
                <w:bCs/>
                <w:sz w:val="20"/>
                <w:szCs w:val="20"/>
              </w:rPr>
            </w:pPr>
            <w:r w:rsidRPr="006A000B">
              <w:rPr>
                <w:sz w:val="20"/>
                <w:szCs w:val="20"/>
              </w:rPr>
              <w:t xml:space="preserve">Nom et coordonnées téléphoniques et électroniques du correspondant </w:t>
            </w:r>
            <w:r>
              <w:rPr>
                <w:sz w:val="20"/>
                <w:szCs w:val="20"/>
              </w:rPr>
              <w:t xml:space="preserve">d’Habitat Réuni </w:t>
            </w:r>
            <w:r w:rsidRPr="006A000B">
              <w:rPr>
                <w:sz w:val="20"/>
                <w:szCs w:val="20"/>
              </w:rPr>
              <w:t>chargé du marché</w:t>
            </w:r>
          </w:p>
        </w:tc>
        <w:tc>
          <w:tcPr>
            <w:tcW w:w="4536" w:type="dxa"/>
            <w:vAlign w:val="center"/>
          </w:tcPr>
          <w:p w14:paraId="2322AE1B" w14:textId="77777777" w:rsidR="00B32D2E" w:rsidRPr="006A000B" w:rsidRDefault="00B32D2E" w:rsidP="00ED6D8B">
            <w:pPr>
              <w:spacing w:line="360" w:lineRule="auto"/>
              <w:rPr>
                <w:b/>
                <w:bCs/>
                <w:sz w:val="20"/>
                <w:szCs w:val="20"/>
              </w:rPr>
            </w:pPr>
          </w:p>
        </w:tc>
      </w:tr>
    </w:tbl>
    <w:p w14:paraId="7F78D56A" w14:textId="0E62CC55" w:rsidR="00B32D2E" w:rsidRDefault="00B32D2E" w:rsidP="00B32D2E">
      <w:pPr>
        <w:rPr>
          <w:sz w:val="20"/>
          <w:szCs w:val="20"/>
        </w:rPr>
      </w:pPr>
    </w:p>
    <w:p w14:paraId="03871F77" w14:textId="77777777" w:rsidR="007034EA" w:rsidRPr="000452EF" w:rsidRDefault="007034EA" w:rsidP="00B32D2E">
      <w:pPr>
        <w:rPr>
          <w:b/>
          <w:bCs/>
          <w:sz w:val="20"/>
          <w:szCs w:val="20"/>
        </w:rPr>
      </w:pPr>
    </w:p>
    <w:p w14:paraId="59A03E77" w14:textId="77777777" w:rsidR="00B32D2E" w:rsidRPr="0072677B" w:rsidRDefault="00B32D2E" w:rsidP="00B32D2E">
      <w:pPr>
        <w:rPr>
          <w:bCs/>
          <w:color w:val="E69B50"/>
          <w:sz w:val="20"/>
          <w:szCs w:val="20"/>
        </w:rPr>
      </w:pPr>
      <w:r w:rsidRPr="007C118C">
        <w:rPr>
          <w:color w:val="E69B50"/>
          <w:w w:val="150"/>
          <w:sz w:val="20"/>
          <w:szCs w:val="20"/>
        </w:rPr>
        <w:t>II. VALEUR TECHNIQUE DE L’OFFRE</w:t>
      </w:r>
    </w:p>
    <w:p w14:paraId="738937EA" w14:textId="5C183C73" w:rsidR="00B32D2E" w:rsidRPr="007C118C" w:rsidRDefault="00B32D2E" w:rsidP="00B32D2E">
      <w:pPr>
        <w:pBdr>
          <w:bottom w:val="single" w:sz="4" w:space="1" w:color="auto"/>
        </w:pBdr>
        <w:rPr>
          <w:color w:val="E69B50"/>
          <w:w w:val="150"/>
          <w:sz w:val="20"/>
          <w:szCs w:val="20"/>
        </w:rPr>
      </w:pPr>
      <w:r w:rsidRPr="007C118C">
        <w:rPr>
          <w:color w:val="E69B50"/>
          <w:w w:val="150"/>
          <w:sz w:val="20"/>
          <w:szCs w:val="20"/>
        </w:rPr>
        <w:t xml:space="preserve">Pondération </w:t>
      </w:r>
      <w:r w:rsidR="00F662D9">
        <w:rPr>
          <w:color w:val="E69B50"/>
          <w:w w:val="150"/>
          <w:sz w:val="20"/>
          <w:szCs w:val="20"/>
        </w:rPr>
        <w:t>60</w:t>
      </w:r>
      <w:r w:rsidRPr="007C118C">
        <w:rPr>
          <w:color w:val="E69B50"/>
          <w:w w:val="150"/>
          <w:sz w:val="20"/>
          <w:szCs w:val="20"/>
        </w:rPr>
        <w:t xml:space="preserve"> %</w:t>
      </w:r>
    </w:p>
    <w:p w14:paraId="299F39DB" w14:textId="77777777" w:rsidR="00B32D2E" w:rsidRDefault="00B32D2E" w:rsidP="00B32D2E">
      <w:pPr>
        <w:tabs>
          <w:tab w:val="left" w:pos="7939"/>
        </w:tabs>
        <w:jc w:val="both"/>
        <w:rPr>
          <w:sz w:val="20"/>
          <w:szCs w:val="20"/>
        </w:rPr>
      </w:pPr>
    </w:p>
    <w:p w14:paraId="7F2C1B2D" w14:textId="3257BB6C" w:rsidR="00133A8B" w:rsidRPr="009B1600" w:rsidRDefault="00B32D2E" w:rsidP="009B1600">
      <w:pPr>
        <w:tabs>
          <w:tab w:val="left" w:pos="7939"/>
        </w:tabs>
        <w:jc w:val="both"/>
        <w:rPr>
          <w:sz w:val="20"/>
          <w:szCs w:val="20"/>
        </w:rPr>
      </w:pPr>
      <w:r w:rsidRPr="00352A9D">
        <w:rPr>
          <w:sz w:val="20"/>
          <w:szCs w:val="20"/>
        </w:rPr>
        <w:t xml:space="preserve">La valeur technique de l’offre sera jugée sur </w:t>
      </w:r>
      <w:r w:rsidR="00352A9D" w:rsidRPr="00352A9D">
        <w:rPr>
          <w:sz w:val="20"/>
          <w:szCs w:val="20"/>
        </w:rPr>
        <w:t>les</w:t>
      </w:r>
      <w:r w:rsidRPr="00352A9D">
        <w:rPr>
          <w:sz w:val="20"/>
          <w:szCs w:val="20"/>
        </w:rPr>
        <w:t xml:space="preserve"> critères</w:t>
      </w:r>
      <w:r w:rsidR="00352A9D" w:rsidRPr="00352A9D">
        <w:rPr>
          <w:sz w:val="20"/>
          <w:szCs w:val="20"/>
        </w:rPr>
        <w:t xml:space="preserve"> suivants</w:t>
      </w:r>
      <w:r w:rsidR="00352A9D">
        <w:rPr>
          <w:sz w:val="20"/>
          <w:szCs w:val="20"/>
        </w:rPr>
        <w:t xml:space="preserve">, sur la base des réponses apportées par les candidats dans les cadres de réponse </w:t>
      </w:r>
      <w:r w:rsidR="001926BA">
        <w:rPr>
          <w:sz w:val="20"/>
          <w:szCs w:val="20"/>
        </w:rPr>
        <w:t>ci-dessous</w:t>
      </w:r>
      <w:r w:rsidRPr="00352A9D">
        <w:rPr>
          <w:sz w:val="20"/>
          <w:szCs w:val="20"/>
        </w:rPr>
        <w:t xml:space="preserve"> : </w:t>
      </w:r>
    </w:p>
    <w:p w14:paraId="5FDD06D8" w14:textId="60E5F995" w:rsidR="003936AC" w:rsidRPr="009B1600" w:rsidRDefault="00687D3B" w:rsidP="00D60C1F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Votre c</w:t>
      </w:r>
      <w:r w:rsidR="003936AC" w:rsidRPr="009B1600">
        <w:rPr>
          <w:sz w:val="20"/>
          <w:szCs w:val="20"/>
        </w:rPr>
        <w:t xml:space="preserve">onnaissance du monde </w:t>
      </w:r>
      <w:proofErr w:type="gramStart"/>
      <w:r w:rsidR="003936AC" w:rsidRPr="009B1600">
        <w:rPr>
          <w:sz w:val="20"/>
          <w:szCs w:val="20"/>
        </w:rPr>
        <w:t>Hlm</w:t>
      </w:r>
      <w:r w:rsidR="000A16D2">
        <w:rPr>
          <w:sz w:val="20"/>
          <w:szCs w:val="20"/>
        </w:rPr>
        <w:t>:</w:t>
      </w:r>
      <w:proofErr w:type="gramEnd"/>
      <w:r w:rsidR="000A16D2">
        <w:rPr>
          <w:sz w:val="20"/>
          <w:szCs w:val="20"/>
        </w:rPr>
        <w:t xml:space="preserve"> 10</w:t>
      </w:r>
      <w:r w:rsidR="00FD161E">
        <w:rPr>
          <w:sz w:val="20"/>
          <w:szCs w:val="20"/>
        </w:rPr>
        <w:t xml:space="preserve"> Points</w:t>
      </w:r>
    </w:p>
    <w:p w14:paraId="14AA3AE4" w14:textId="110FE1C3" w:rsidR="00667753" w:rsidRPr="009B1600" w:rsidRDefault="00133A8B" w:rsidP="00B30007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 w:rsidRPr="009B1600">
        <w:rPr>
          <w:sz w:val="20"/>
          <w:szCs w:val="20"/>
        </w:rPr>
        <w:t xml:space="preserve">Composition de </w:t>
      </w:r>
      <w:r w:rsidR="00687D3B">
        <w:rPr>
          <w:sz w:val="20"/>
          <w:szCs w:val="20"/>
        </w:rPr>
        <w:t xml:space="preserve">votre </w:t>
      </w:r>
      <w:r w:rsidRPr="009B1600">
        <w:rPr>
          <w:sz w:val="20"/>
          <w:szCs w:val="20"/>
        </w:rPr>
        <w:t>équipe</w:t>
      </w:r>
      <w:r w:rsidR="000A16D2">
        <w:rPr>
          <w:sz w:val="20"/>
          <w:szCs w:val="20"/>
        </w:rPr>
        <w:t> : 10</w:t>
      </w:r>
      <w:r w:rsidR="00FD161E">
        <w:rPr>
          <w:sz w:val="20"/>
          <w:szCs w:val="20"/>
        </w:rPr>
        <w:t> : points</w:t>
      </w:r>
    </w:p>
    <w:p w14:paraId="56A6DEAD" w14:textId="341F3B87" w:rsidR="00FF1702" w:rsidRDefault="00367EE7" w:rsidP="00B30007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Votre avis sur les e</w:t>
      </w:r>
      <w:r w:rsidR="00FF1702">
        <w:rPr>
          <w:sz w:val="20"/>
          <w:szCs w:val="20"/>
        </w:rPr>
        <w:t>njeux de la communication d’Habitat Réuni</w:t>
      </w:r>
      <w:r w:rsidR="00831FD7">
        <w:rPr>
          <w:sz w:val="20"/>
          <w:szCs w:val="20"/>
        </w:rPr>
        <w:t xml:space="preserve"> pour les 3 prochaines années</w:t>
      </w:r>
      <w:r w:rsidR="00687D3B">
        <w:rPr>
          <w:sz w:val="20"/>
          <w:szCs w:val="20"/>
        </w:rPr>
        <w:t> : 20 points</w:t>
      </w:r>
    </w:p>
    <w:p w14:paraId="4CBE81DD" w14:textId="090AD17C" w:rsidR="00367EE7" w:rsidRDefault="00D74422" w:rsidP="00B30007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Votre méthode d’élaboration de la stratégie d’Habitat Réuni</w:t>
      </w:r>
      <w:r w:rsidR="00687D3B">
        <w:rPr>
          <w:sz w:val="20"/>
          <w:szCs w:val="20"/>
        </w:rPr>
        <w:t> : 15 points</w:t>
      </w:r>
    </w:p>
    <w:p w14:paraId="78D6D38A" w14:textId="3C238A9F" w:rsidR="00D74422" w:rsidRPr="00F623C4" w:rsidRDefault="00D74422" w:rsidP="00F623C4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Votre calendrier opérationnel</w:t>
      </w:r>
      <w:r w:rsidR="00687D3B">
        <w:rPr>
          <w:sz w:val="20"/>
          <w:szCs w:val="20"/>
        </w:rPr>
        <w:t> : 5 points</w:t>
      </w:r>
    </w:p>
    <w:p w14:paraId="0A196FCB" w14:textId="77777777" w:rsidR="00B32D2E" w:rsidRDefault="00B32D2E" w:rsidP="00B32D2E">
      <w:pPr>
        <w:tabs>
          <w:tab w:val="left" w:pos="7939"/>
        </w:tabs>
        <w:jc w:val="both"/>
        <w:rPr>
          <w:sz w:val="20"/>
          <w:szCs w:val="20"/>
        </w:rPr>
      </w:pPr>
    </w:p>
    <w:p w14:paraId="65D0076B" w14:textId="2F6E9F14" w:rsidR="006E44F3" w:rsidRDefault="00E7235B" w:rsidP="00994B80">
      <w:pPr>
        <w:tabs>
          <w:tab w:val="left" w:pos="7939"/>
        </w:tabs>
        <w:jc w:val="both"/>
        <w:rPr>
          <w:b/>
          <w:bCs/>
          <w:color w:val="E69B50"/>
          <w:sz w:val="20"/>
          <w:szCs w:val="20"/>
        </w:rPr>
      </w:pPr>
      <w:r w:rsidRPr="003A2279">
        <w:rPr>
          <w:color w:val="E69B50"/>
          <w:sz w:val="28"/>
          <w:szCs w:val="28"/>
        </w:rPr>
        <w:sym w:font="Wingdings 2" w:char="F075"/>
      </w:r>
      <w:r w:rsidR="00B32D2E" w:rsidRPr="003A2279">
        <w:rPr>
          <w:color w:val="E69B50"/>
          <w:sz w:val="20"/>
          <w:szCs w:val="20"/>
        </w:rPr>
        <w:t xml:space="preserve"> </w:t>
      </w:r>
      <w:r w:rsidR="003C2EF8">
        <w:rPr>
          <w:b/>
          <w:bCs/>
          <w:color w:val="E69B50"/>
          <w:sz w:val="20"/>
          <w:szCs w:val="20"/>
        </w:rPr>
        <w:t>Connaissance du monde Hlm</w:t>
      </w:r>
      <w:r w:rsidR="008B1537">
        <w:rPr>
          <w:b/>
          <w:bCs/>
          <w:color w:val="E69B50"/>
          <w:sz w:val="20"/>
          <w:szCs w:val="20"/>
        </w:rPr>
        <w:t xml:space="preserve"> </w:t>
      </w:r>
      <w:r w:rsidR="001926BA">
        <w:rPr>
          <w:b/>
          <w:bCs/>
          <w:color w:val="E69B50"/>
          <w:sz w:val="20"/>
          <w:szCs w:val="20"/>
        </w:rPr>
        <w:t>: 10 points</w:t>
      </w:r>
    </w:p>
    <w:p w14:paraId="7FFF7DCF" w14:textId="0E414FAD" w:rsidR="001A0D1D" w:rsidRDefault="001A0D1D" w:rsidP="00994B80">
      <w:pPr>
        <w:tabs>
          <w:tab w:val="left" w:pos="7939"/>
        </w:tabs>
        <w:jc w:val="both"/>
        <w:rPr>
          <w:sz w:val="20"/>
          <w:szCs w:val="20"/>
        </w:rPr>
      </w:pPr>
      <w:r w:rsidRPr="001A0D1D">
        <w:rPr>
          <w:sz w:val="20"/>
          <w:szCs w:val="20"/>
        </w:rPr>
        <w:t xml:space="preserve">Le candidat répondra aux questions suivantes : </w:t>
      </w:r>
    </w:p>
    <w:p w14:paraId="0B0FA08A" w14:textId="77777777" w:rsidR="006F4C19" w:rsidRDefault="006C69FC" w:rsidP="00E02EDF">
      <w:pPr>
        <w:pStyle w:val="Paragraphedeliste"/>
        <w:numPr>
          <w:ilvl w:val="0"/>
          <w:numId w:val="40"/>
        </w:numPr>
        <w:tabs>
          <w:tab w:val="left" w:pos="7939"/>
        </w:tabs>
        <w:jc w:val="both"/>
        <w:rPr>
          <w:sz w:val="20"/>
          <w:szCs w:val="20"/>
        </w:rPr>
      </w:pPr>
      <w:r>
        <w:rPr>
          <w:sz w:val="20"/>
          <w:szCs w:val="20"/>
        </w:rPr>
        <w:t xml:space="preserve">Quelle est votre connaissance du </w:t>
      </w:r>
      <w:r w:rsidR="009E07C6">
        <w:rPr>
          <w:sz w:val="20"/>
          <w:szCs w:val="20"/>
        </w:rPr>
        <w:t xml:space="preserve">secteur Hlm ? </w:t>
      </w:r>
    </w:p>
    <w:p w14:paraId="682B69FF" w14:textId="5F0963F3" w:rsidR="0022623A" w:rsidRPr="00DE5C36" w:rsidRDefault="006F4C19" w:rsidP="00DE5C36">
      <w:pPr>
        <w:pStyle w:val="Paragraphedeliste"/>
        <w:numPr>
          <w:ilvl w:val="1"/>
          <w:numId w:val="40"/>
        </w:numPr>
        <w:tabs>
          <w:tab w:val="left" w:pos="7939"/>
        </w:tabs>
        <w:jc w:val="both"/>
        <w:rPr>
          <w:sz w:val="20"/>
          <w:szCs w:val="20"/>
        </w:rPr>
      </w:pPr>
      <w:r>
        <w:rPr>
          <w:sz w:val="20"/>
          <w:szCs w:val="20"/>
        </w:rPr>
        <w:t>P</w:t>
      </w:r>
      <w:r w:rsidR="009E07C6">
        <w:rPr>
          <w:sz w:val="20"/>
          <w:szCs w:val="20"/>
        </w:rPr>
        <w:t>our quel</w:t>
      </w:r>
      <w:r w:rsidR="00772BE5">
        <w:rPr>
          <w:sz w:val="20"/>
          <w:szCs w:val="20"/>
        </w:rPr>
        <w:t>(</w:t>
      </w:r>
      <w:r w:rsidR="009E07C6">
        <w:rPr>
          <w:sz w:val="20"/>
          <w:szCs w:val="20"/>
        </w:rPr>
        <w:t>s</w:t>
      </w:r>
      <w:r w:rsidR="00772BE5">
        <w:rPr>
          <w:sz w:val="20"/>
          <w:szCs w:val="20"/>
        </w:rPr>
        <w:t>)</w:t>
      </w:r>
      <w:r w:rsidR="009E07C6">
        <w:rPr>
          <w:sz w:val="20"/>
          <w:szCs w:val="20"/>
        </w:rPr>
        <w:t xml:space="preserve"> acteur</w:t>
      </w:r>
      <w:r w:rsidR="00772BE5">
        <w:rPr>
          <w:sz w:val="20"/>
          <w:szCs w:val="20"/>
        </w:rPr>
        <w:t>(</w:t>
      </w:r>
      <w:r w:rsidR="009E07C6">
        <w:rPr>
          <w:sz w:val="20"/>
          <w:szCs w:val="20"/>
        </w:rPr>
        <w:t>s</w:t>
      </w:r>
      <w:r w:rsidR="00772BE5">
        <w:rPr>
          <w:sz w:val="20"/>
          <w:szCs w:val="20"/>
        </w:rPr>
        <w:t>)</w:t>
      </w:r>
      <w:r w:rsidR="00624900">
        <w:rPr>
          <w:sz w:val="20"/>
          <w:szCs w:val="20"/>
        </w:rPr>
        <w:t xml:space="preserve"> Hlm</w:t>
      </w:r>
      <w:r w:rsidR="009E07C6">
        <w:rPr>
          <w:sz w:val="20"/>
          <w:szCs w:val="20"/>
        </w:rPr>
        <w:t xml:space="preserve"> avez-vous</w:t>
      </w:r>
      <w:r w:rsidR="00D3003B">
        <w:rPr>
          <w:sz w:val="20"/>
          <w:szCs w:val="20"/>
        </w:rPr>
        <w:t xml:space="preserve"> déjà</w:t>
      </w:r>
      <w:r w:rsidR="009E07C6">
        <w:rPr>
          <w:sz w:val="20"/>
          <w:szCs w:val="20"/>
        </w:rPr>
        <w:t xml:space="preserve"> travaillé</w:t>
      </w:r>
      <w:r w:rsidR="00D3003B">
        <w:rPr>
          <w:sz w:val="20"/>
          <w:szCs w:val="20"/>
        </w:rPr>
        <w:t xml:space="preserve"> pour une mission similaire d’élaboration d’une stratégie de communication ? </w:t>
      </w:r>
    </w:p>
    <w:p w14:paraId="5567E03E" w14:textId="1747C13E" w:rsidR="009E07C6" w:rsidRPr="008B1537" w:rsidRDefault="00EA4125" w:rsidP="008B1537">
      <w:pPr>
        <w:pStyle w:val="Paragraphedeliste"/>
        <w:numPr>
          <w:ilvl w:val="1"/>
          <w:numId w:val="40"/>
        </w:numPr>
        <w:tabs>
          <w:tab w:val="left" w:pos="7939"/>
        </w:tabs>
        <w:jc w:val="both"/>
        <w:rPr>
          <w:sz w:val="20"/>
          <w:szCs w:val="20"/>
        </w:rPr>
      </w:pPr>
      <w:r>
        <w:rPr>
          <w:sz w:val="20"/>
          <w:szCs w:val="20"/>
        </w:rPr>
        <w:t>Quelle</w:t>
      </w:r>
      <w:r w:rsidR="006F4C19">
        <w:rPr>
          <w:sz w:val="20"/>
          <w:szCs w:val="20"/>
        </w:rPr>
        <w:t xml:space="preserve">s spécificités avez-vous identifié </w:t>
      </w:r>
      <w:r w:rsidR="00DE5C36">
        <w:rPr>
          <w:sz w:val="20"/>
          <w:szCs w:val="20"/>
        </w:rPr>
        <w:t xml:space="preserve">concernant la </w:t>
      </w:r>
      <w:r w:rsidR="006F4C19">
        <w:rPr>
          <w:sz w:val="20"/>
          <w:szCs w:val="20"/>
        </w:rPr>
        <w:t>communication</w:t>
      </w:r>
      <w:r w:rsidR="00DE5C36">
        <w:rPr>
          <w:sz w:val="20"/>
          <w:szCs w:val="20"/>
        </w:rPr>
        <w:t xml:space="preserve"> dans ce secteur d’activité</w:t>
      </w:r>
      <w:r w:rsidR="006F4C19">
        <w:rPr>
          <w:sz w:val="20"/>
          <w:szCs w:val="20"/>
        </w:rPr>
        <w:t> ?</w:t>
      </w:r>
    </w:p>
    <w:tbl>
      <w:tblPr>
        <w:tblpPr w:leftFromText="141" w:rightFromText="141" w:vertAnchor="text" w:horzAnchor="margin" w:tblpY="10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32D2E" w:rsidRPr="00576DD8" w14:paraId="4E5B5F59" w14:textId="77777777" w:rsidTr="00C12558">
        <w:trPr>
          <w:trHeight w:val="1230"/>
        </w:trPr>
        <w:tc>
          <w:tcPr>
            <w:tcW w:w="9062" w:type="dxa"/>
          </w:tcPr>
          <w:p w14:paraId="6240F6B0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7144AF14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72FD76BE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7E0565FF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026E0B9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5E87E110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1DD20412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1CF2F78A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00F2A2C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50D1A6EF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15FE0D92" w14:textId="77777777" w:rsidR="00B32D2E" w:rsidRPr="00576DD8" w:rsidRDefault="00B32D2E" w:rsidP="00ED6D8B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</w:tc>
      </w:tr>
    </w:tbl>
    <w:p w14:paraId="13029A3E" w14:textId="77777777" w:rsidR="00722DB1" w:rsidRPr="00576DD8" w:rsidRDefault="00722DB1" w:rsidP="00B32D2E">
      <w:pPr>
        <w:tabs>
          <w:tab w:val="left" w:pos="7939"/>
        </w:tabs>
        <w:jc w:val="both"/>
        <w:rPr>
          <w:color w:val="E69B50"/>
          <w:sz w:val="28"/>
          <w:szCs w:val="28"/>
          <w:highlight w:val="yellow"/>
        </w:rPr>
      </w:pPr>
    </w:p>
    <w:p w14:paraId="7BAA1B84" w14:textId="77777777" w:rsidR="00352A9D" w:rsidRDefault="00352A9D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0122C206" w14:textId="7865C7D0" w:rsidR="00054F61" w:rsidRDefault="00054F61" w:rsidP="00054F61">
      <w:pPr>
        <w:tabs>
          <w:tab w:val="left" w:pos="7939"/>
        </w:tabs>
        <w:spacing w:after="0"/>
        <w:jc w:val="both"/>
        <w:rPr>
          <w:b/>
          <w:bCs/>
          <w:color w:val="E69B50"/>
          <w:sz w:val="20"/>
          <w:szCs w:val="20"/>
        </w:rPr>
      </w:pPr>
      <w:r w:rsidRPr="00054F61">
        <w:rPr>
          <w:color w:val="E69B50"/>
          <w:sz w:val="28"/>
          <w:szCs w:val="28"/>
        </w:rPr>
        <w:sym w:font="Wingdings 2" w:char="F076"/>
      </w:r>
      <w:r w:rsidRPr="00054F61">
        <w:rPr>
          <w:color w:val="E69B50"/>
          <w:sz w:val="20"/>
          <w:szCs w:val="20"/>
        </w:rPr>
        <w:t xml:space="preserve"> </w:t>
      </w:r>
      <w:r w:rsidR="000A16D2">
        <w:rPr>
          <w:b/>
          <w:bCs/>
          <w:color w:val="E69B50"/>
          <w:sz w:val="20"/>
          <w:szCs w:val="20"/>
        </w:rPr>
        <w:t>Composition de l’équipe</w:t>
      </w:r>
      <w:r w:rsidR="001A1F5D">
        <w:rPr>
          <w:b/>
          <w:bCs/>
          <w:color w:val="E69B50"/>
          <w:sz w:val="20"/>
          <w:szCs w:val="20"/>
        </w:rPr>
        <w:t> : 10 points</w:t>
      </w:r>
    </w:p>
    <w:p w14:paraId="0310FE82" w14:textId="77777777" w:rsidR="00136A2C" w:rsidRDefault="001A1F5D" w:rsidP="000A4CCA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Qui sera le correspondan</w:t>
      </w:r>
      <w:r w:rsidR="00A0244D">
        <w:rPr>
          <w:sz w:val="20"/>
          <w:szCs w:val="20"/>
        </w:rPr>
        <w:t xml:space="preserve">t d’Habitat Réuni ? </w:t>
      </w:r>
    </w:p>
    <w:p w14:paraId="1EEDD093" w14:textId="00E8D18C" w:rsidR="001A0F29" w:rsidRDefault="00136A2C" w:rsidP="00136A2C">
      <w:pPr>
        <w:pStyle w:val="Paragraphedeliste"/>
        <w:numPr>
          <w:ilvl w:val="1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Préciser sa </w:t>
      </w:r>
      <w:r w:rsidR="00A0244D">
        <w:rPr>
          <w:sz w:val="20"/>
          <w:szCs w:val="20"/>
        </w:rPr>
        <w:t xml:space="preserve">fonction dans l’entreprise, </w:t>
      </w:r>
      <w:r>
        <w:rPr>
          <w:sz w:val="20"/>
          <w:szCs w:val="20"/>
        </w:rPr>
        <w:t>les grandes lignes de son parcours professionnel, les missions</w:t>
      </w:r>
      <w:r w:rsidR="009B0892">
        <w:rPr>
          <w:sz w:val="20"/>
          <w:szCs w:val="20"/>
        </w:rPr>
        <w:t xml:space="preserve"> similaires</w:t>
      </w:r>
      <w:r>
        <w:rPr>
          <w:sz w:val="20"/>
          <w:szCs w:val="20"/>
        </w:rPr>
        <w:t xml:space="preserve"> pilotées ces 3 dernières années</w:t>
      </w:r>
      <w:r w:rsidR="008B5DBF">
        <w:rPr>
          <w:sz w:val="20"/>
          <w:szCs w:val="20"/>
        </w:rPr>
        <w:t xml:space="preserve"> et le nom des clients</w:t>
      </w:r>
    </w:p>
    <w:p w14:paraId="7DEB1BB9" w14:textId="17E89F76" w:rsidR="00136A2C" w:rsidRDefault="00136A2C" w:rsidP="000A4CCA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Quelle sera l’équipe dédiée à cette mission ? </w:t>
      </w:r>
    </w:p>
    <w:p w14:paraId="30EB81C8" w14:textId="766F2A32" w:rsidR="009B0892" w:rsidRPr="000A4CCA" w:rsidRDefault="009B0892" w:rsidP="009B0892">
      <w:pPr>
        <w:pStyle w:val="Paragraphedeliste"/>
        <w:numPr>
          <w:ilvl w:val="1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Mêmes questions pour chaque membre de l’équipe dédiée</w:t>
      </w:r>
      <w:r w:rsidR="008B5DBF">
        <w:rPr>
          <w:sz w:val="20"/>
          <w:szCs w:val="20"/>
        </w:rPr>
        <w:t xml:space="preserve"> à la mission Habitat Réuni</w:t>
      </w:r>
    </w:p>
    <w:tbl>
      <w:tblPr>
        <w:tblpPr w:leftFromText="141" w:rightFromText="141" w:vertAnchor="text" w:horzAnchor="margin" w:tblpY="10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1A0F29" w:rsidRPr="00576DD8" w14:paraId="60C96813" w14:textId="77777777" w:rsidTr="002C7E47">
        <w:trPr>
          <w:trHeight w:val="1230"/>
        </w:trPr>
        <w:tc>
          <w:tcPr>
            <w:tcW w:w="9062" w:type="dxa"/>
          </w:tcPr>
          <w:p w14:paraId="671AC51F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09092BFB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FE8E279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64450ED3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856B0CF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0C9CE37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18F8E5BB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1F91F0EE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CD4A491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4BA1ACE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63AAE0DE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2D819F4F" w14:textId="77777777" w:rsidR="001A0F29" w:rsidRPr="00576DD8" w:rsidRDefault="001A0F29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</w:tc>
      </w:tr>
    </w:tbl>
    <w:p w14:paraId="455975E4" w14:textId="77777777" w:rsidR="00054F61" w:rsidRDefault="00054F61" w:rsidP="00054F61">
      <w:pPr>
        <w:tabs>
          <w:tab w:val="left" w:pos="7939"/>
        </w:tabs>
        <w:spacing w:after="0"/>
        <w:jc w:val="both"/>
        <w:rPr>
          <w:sz w:val="20"/>
          <w:szCs w:val="20"/>
        </w:rPr>
      </w:pPr>
    </w:p>
    <w:p w14:paraId="15D5CE6B" w14:textId="77777777" w:rsidR="000A4CCA" w:rsidRDefault="000A4CCA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215AF756" w14:textId="77777777" w:rsidR="000A4CCA" w:rsidRDefault="000A4CCA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71C343A7" w14:textId="067691A5" w:rsidR="007E138C" w:rsidRPr="007E138C" w:rsidRDefault="000A4CCA" w:rsidP="007E138C">
      <w:pPr>
        <w:tabs>
          <w:tab w:val="left" w:pos="7939"/>
        </w:tabs>
        <w:spacing w:after="0"/>
        <w:jc w:val="both"/>
        <w:rPr>
          <w:sz w:val="20"/>
          <w:szCs w:val="20"/>
        </w:rPr>
      </w:pPr>
      <w:r w:rsidRPr="0069100B">
        <w:rPr>
          <w:b/>
          <w:bCs/>
          <w:color w:val="E69B50"/>
          <w:sz w:val="28"/>
          <w:szCs w:val="28"/>
        </w:rPr>
        <w:sym w:font="Wingdings 2" w:char="F077"/>
      </w:r>
      <w:r w:rsidRPr="007E138C">
        <w:rPr>
          <w:b/>
          <w:bCs/>
          <w:color w:val="E69B50"/>
          <w:sz w:val="20"/>
          <w:szCs w:val="20"/>
        </w:rPr>
        <w:t xml:space="preserve"> </w:t>
      </w:r>
      <w:r w:rsidR="007E138C" w:rsidRPr="007E138C">
        <w:rPr>
          <w:b/>
          <w:bCs/>
          <w:color w:val="E69B50"/>
          <w:sz w:val="20"/>
          <w:szCs w:val="20"/>
        </w:rPr>
        <w:t>Votre avis sur les enjeux de la communication d’Habitat Réuni </w:t>
      </w:r>
      <w:r w:rsidR="00A53651">
        <w:rPr>
          <w:b/>
          <w:bCs/>
          <w:color w:val="E69B50"/>
          <w:sz w:val="20"/>
          <w:szCs w:val="20"/>
        </w:rPr>
        <w:t>pour ls 3 prochaines années</w:t>
      </w:r>
      <w:r w:rsidR="008B7B9A">
        <w:rPr>
          <w:b/>
          <w:bCs/>
          <w:color w:val="E69B50"/>
          <w:sz w:val="20"/>
          <w:szCs w:val="20"/>
        </w:rPr>
        <w:t xml:space="preserve"> </w:t>
      </w:r>
      <w:r w:rsidR="007E138C" w:rsidRPr="007E138C">
        <w:rPr>
          <w:b/>
          <w:bCs/>
          <w:color w:val="E69B50"/>
          <w:sz w:val="20"/>
          <w:szCs w:val="20"/>
        </w:rPr>
        <w:t>: 20 points</w:t>
      </w:r>
    </w:p>
    <w:p w14:paraId="3AEDFD72" w14:textId="57A9C69B" w:rsidR="00D05563" w:rsidRPr="00F623C4" w:rsidRDefault="008C29DB" w:rsidP="00D05563">
      <w:pPr>
        <w:pStyle w:val="Paragraphedeliste"/>
        <w:numPr>
          <w:ilvl w:val="0"/>
          <w:numId w:val="39"/>
        </w:numPr>
        <w:tabs>
          <w:tab w:val="left" w:pos="7939"/>
        </w:tabs>
        <w:spacing w:after="0" w:line="276" w:lineRule="auto"/>
        <w:ind w:right="225"/>
        <w:jc w:val="both"/>
        <w:rPr>
          <w:rFonts w:cstheme="minorHAnsi"/>
        </w:rPr>
      </w:pPr>
      <w:r w:rsidRPr="00F623C4">
        <w:rPr>
          <w:sz w:val="20"/>
          <w:szCs w:val="20"/>
        </w:rPr>
        <w:t xml:space="preserve">Vous avez pris connaissance du CCTP et des supports de communication d’Habitat Réuni : charte de communication, site internet, rapport d’activité, post </w:t>
      </w:r>
      <w:proofErr w:type="spellStart"/>
      <w:r w:rsidRPr="00F623C4">
        <w:rPr>
          <w:sz w:val="20"/>
          <w:szCs w:val="20"/>
        </w:rPr>
        <w:t>link</w:t>
      </w:r>
      <w:proofErr w:type="spellEnd"/>
      <w:r w:rsidRPr="00F623C4">
        <w:rPr>
          <w:sz w:val="20"/>
          <w:szCs w:val="20"/>
        </w:rPr>
        <w:t xml:space="preserve"> : Au regard de votre </w:t>
      </w:r>
      <w:r w:rsidR="00F623C4" w:rsidRPr="00F623C4">
        <w:rPr>
          <w:sz w:val="20"/>
          <w:szCs w:val="20"/>
        </w:rPr>
        <w:t>expérience</w:t>
      </w:r>
      <w:r w:rsidRPr="00F623C4">
        <w:rPr>
          <w:sz w:val="20"/>
          <w:szCs w:val="20"/>
        </w:rPr>
        <w:t>, quels sont les enjeux auxquels doit répondre la communication d’Habitat Réuni </w:t>
      </w:r>
      <w:r w:rsidR="00A53651">
        <w:rPr>
          <w:sz w:val="20"/>
          <w:szCs w:val="20"/>
        </w:rPr>
        <w:t xml:space="preserve">dans les 3 années à venir </w:t>
      </w:r>
      <w:r w:rsidRPr="00F623C4">
        <w:rPr>
          <w:sz w:val="20"/>
          <w:szCs w:val="20"/>
        </w:rPr>
        <w:t xml:space="preserve">? </w:t>
      </w:r>
    </w:p>
    <w:p w14:paraId="5DA4C369" w14:textId="77777777" w:rsidR="00F623C4" w:rsidRPr="00F623C4" w:rsidRDefault="00F623C4" w:rsidP="00F623C4">
      <w:pPr>
        <w:pStyle w:val="Paragraphedeliste"/>
        <w:tabs>
          <w:tab w:val="left" w:pos="7939"/>
        </w:tabs>
        <w:spacing w:after="0" w:line="276" w:lineRule="auto"/>
        <w:ind w:left="1068" w:right="225"/>
        <w:jc w:val="both"/>
        <w:rPr>
          <w:rFonts w:cstheme="minorHAnsi"/>
        </w:rPr>
      </w:pPr>
    </w:p>
    <w:p w14:paraId="21C474AE" w14:textId="77777777" w:rsidR="00D05563" w:rsidRDefault="00D05563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6D426AB8" w14:textId="77777777" w:rsidR="009026CC" w:rsidRDefault="009026CC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643F138A" w14:textId="77777777" w:rsidR="009026CC" w:rsidRPr="00576DD8" w:rsidRDefault="009026CC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08BD0B0F" w14:textId="77777777" w:rsidR="00D05563" w:rsidRPr="00576DD8" w:rsidRDefault="00D05563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6A2E79FD" w14:textId="77777777" w:rsidR="00D05563" w:rsidRPr="00576DD8" w:rsidRDefault="00D05563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140ACFAE" w14:textId="77777777" w:rsidR="00D05563" w:rsidRPr="00576DD8" w:rsidRDefault="00D05563" w:rsidP="00D055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9"/>
        </w:tabs>
        <w:jc w:val="both"/>
        <w:rPr>
          <w:b/>
          <w:sz w:val="20"/>
          <w:szCs w:val="20"/>
          <w:highlight w:val="yellow"/>
        </w:rPr>
      </w:pPr>
    </w:p>
    <w:p w14:paraId="32C2CEFF" w14:textId="77777777" w:rsidR="00274280" w:rsidRDefault="00274280" w:rsidP="003A1C9A">
      <w:pPr>
        <w:tabs>
          <w:tab w:val="left" w:pos="7939"/>
        </w:tabs>
        <w:spacing w:after="0"/>
        <w:jc w:val="both"/>
        <w:rPr>
          <w:b/>
          <w:bCs/>
          <w:color w:val="E69B50"/>
          <w:sz w:val="20"/>
          <w:szCs w:val="20"/>
        </w:rPr>
      </w:pPr>
    </w:p>
    <w:p w14:paraId="52578824" w14:textId="77777777" w:rsidR="0050585F" w:rsidRDefault="0050585F" w:rsidP="003A1C9A">
      <w:pPr>
        <w:tabs>
          <w:tab w:val="left" w:pos="7939"/>
        </w:tabs>
        <w:spacing w:after="0"/>
        <w:jc w:val="both"/>
        <w:rPr>
          <w:b/>
          <w:bCs/>
          <w:color w:val="E69B50"/>
          <w:sz w:val="28"/>
          <w:szCs w:val="28"/>
        </w:rPr>
      </w:pPr>
    </w:p>
    <w:p w14:paraId="5FE30D90" w14:textId="49AEB2DE" w:rsidR="003A1C9A" w:rsidRPr="003A1C9A" w:rsidRDefault="0069100B" w:rsidP="003A1C9A">
      <w:pPr>
        <w:tabs>
          <w:tab w:val="left" w:pos="7939"/>
        </w:tabs>
        <w:spacing w:after="0"/>
        <w:jc w:val="both"/>
        <w:rPr>
          <w:b/>
          <w:bCs/>
          <w:color w:val="E69B50"/>
          <w:sz w:val="20"/>
          <w:szCs w:val="20"/>
        </w:rPr>
      </w:pPr>
      <w:r w:rsidRPr="0069100B">
        <w:rPr>
          <w:b/>
          <w:bCs/>
          <w:color w:val="E69B50"/>
          <w:sz w:val="28"/>
          <w:szCs w:val="28"/>
        </w:rPr>
        <w:sym w:font="Wingdings 2" w:char="F078"/>
      </w:r>
      <w:r w:rsidRPr="0069100B">
        <w:rPr>
          <w:b/>
          <w:bCs/>
          <w:color w:val="E69B50"/>
          <w:sz w:val="28"/>
          <w:szCs w:val="28"/>
        </w:rPr>
        <w:t xml:space="preserve"> </w:t>
      </w:r>
      <w:r w:rsidR="00F623C4" w:rsidRPr="00F623C4">
        <w:rPr>
          <w:b/>
          <w:bCs/>
          <w:color w:val="E69B50"/>
          <w:sz w:val="20"/>
          <w:szCs w:val="20"/>
        </w:rPr>
        <w:t>Votre méthode d’élaboration de la stratégie d’Habitat Réuni : 15 points</w:t>
      </w:r>
    </w:p>
    <w:p w14:paraId="1F863F9F" w14:textId="6358747B" w:rsidR="00C066F5" w:rsidRDefault="00F623C4" w:rsidP="00F623C4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Décrivez la méthode que vous utiliseriez</w:t>
      </w:r>
      <w:r w:rsidRPr="009B1600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pour </w:t>
      </w:r>
      <w:r w:rsidR="00741648">
        <w:rPr>
          <w:sz w:val="20"/>
          <w:szCs w:val="20"/>
        </w:rPr>
        <w:t xml:space="preserve">répondre </w:t>
      </w:r>
      <w:r w:rsidR="00502240">
        <w:rPr>
          <w:sz w:val="20"/>
          <w:szCs w:val="20"/>
        </w:rPr>
        <w:t>aux attentes exprimées dans le CCTP</w:t>
      </w:r>
      <w:r w:rsidR="00A45A88">
        <w:rPr>
          <w:sz w:val="20"/>
          <w:szCs w:val="20"/>
        </w:rPr>
        <w:t xml:space="preserve"> de ce marché</w:t>
      </w:r>
      <w:r w:rsidR="00C066F5">
        <w:rPr>
          <w:sz w:val="20"/>
          <w:szCs w:val="20"/>
        </w:rPr>
        <w:t>.</w:t>
      </w:r>
      <w:r w:rsidRPr="009B1600">
        <w:rPr>
          <w:sz w:val="20"/>
          <w:szCs w:val="20"/>
        </w:rPr>
        <w:t xml:space="preserve"> </w:t>
      </w:r>
    </w:p>
    <w:p w14:paraId="3A89D11A" w14:textId="09ADAC11" w:rsidR="00F623C4" w:rsidRPr="009B1600" w:rsidRDefault="00F623C4" w:rsidP="00F623C4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 w:rsidRPr="009B1600">
        <w:rPr>
          <w:sz w:val="20"/>
          <w:szCs w:val="20"/>
        </w:rPr>
        <w:t>Quelles seraient les grandes étapes</w:t>
      </w:r>
      <w:r w:rsidR="00283A68">
        <w:rPr>
          <w:sz w:val="20"/>
          <w:szCs w:val="20"/>
        </w:rPr>
        <w:t xml:space="preserve"> de votre accompagnement</w:t>
      </w:r>
      <w:r w:rsidRPr="009B1600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et les </w:t>
      </w:r>
      <w:r w:rsidR="00502240">
        <w:rPr>
          <w:sz w:val="20"/>
          <w:szCs w:val="20"/>
        </w:rPr>
        <w:t xml:space="preserve">principaux </w:t>
      </w:r>
      <w:r>
        <w:rPr>
          <w:sz w:val="20"/>
          <w:szCs w:val="20"/>
        </w:rPr>
        <w:t xml:space="preserve">jalons </w:t>
      </w:r>
      <w:r w:rsidRPr="009B1600">
        <w:rPr>
          <w:sz w:val="20"/>
          <w:szCs w:val="20"/>
        </w:rPr>
        <w:t xml:space="preserve">de votre </w:t>
      </w:r>
      <w:r w:rsidR="00716DCC">
        <w:rPr>
          <w:sz w:val="20"/>
          <w:szCs w:val="20"/>
        </w:rPr>
        <w:t>mission</w:t>
      </w:r>
      <w:r w:rsidR="00C066F5">
        <w:rPr>
          <w:sz w:val="20"/>
          <w:szCs w:val="20"/>
        </w:rPr>
        <w:t xml:space="preserve"> </w:t>
      </w:r>
      <w:r w:rsidRPr="009B1600">
        <w:rPr>
          <w:sz w:val="20"/>
          <w:szCs w:val="20"/>
        </w:rPr>
        <w:t xml:space="preserve">? </w:t>
      </w:r>
    </w:p>
    <w:p w14:paraId="74CAB414" w14:textId="5A5563BD" w:rsidR="00352A9D" w:rsidRPr="0050585F" w:rsidRDefault="00352A9D" w:rsidP="00F623C4">
      <w:pPr>
        <w:pStyle w:val="Corpsdetexte"/>
        <w:spacing w:line="276" w:lineRule="auto"/>
        <w:ind w:left="1788" w:right="225"/>
        <w:jc w:val="both"/>
        <w:rPr>
          <w:rFonts w:asciiTheme="minorHAnsi" w:hAnsiTheme="minorHAnsi" w:cstheme="minorHAnsi"/>
          <w:lang w:val="fr-FR"/>
        </w:rPr>
      </w:pPr>
    </w:p>
    <w:tbl>
      <w:tblPr>
        <w:tblpPr w:leftFromText="141" w:rightFromText="141" w:vertAnchor="text" w:horzAnchor="margin" w:tblpY="10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3A1C9A" w:rsidRPr="00576DD8" w14:paraId="2B046457" w14:textId="77777777" w:rsidTr="002C7E47">
        <w:trPr>
          <w:trHeight w:val="1230"/>
        </w:trPr>
        <w:tc>
          <w:tcPr>
            <w:tcW w:w="9062" w:type="dxa"/>
          </w:tcPr>
          <w:p w14:paraId="331ADB16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2853BA74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2F24B75A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28ABBC45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5F62642D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05709723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B62DEA6" w14:textId="77777777" w:rsidR="003A1C9A" w:rsidRPr="00576DD8" w:rsidRDefault="003A1C9A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</w:tc>
      </w:tr>
    </w:tbl>
    <w:p w14:paraId="67FEC00F" w14:textId="77777777" w:rsidR="003A1C9A" w:rsidRDefault="003A1C9A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1F6B615F" w14:textId="77777777" w:rsidR="00352A9D" w:rsidRDefault="00352A9D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304FBC29" w14:textId="77777777" w:rsidR="00AC710D" w:rsidRDefault="00AC710D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714BB2D4" w14:textId="77777777" w:rsidR="00283A68" w:rsidRPr="00425AFD" w:rsidRDefault="002B0756" w:rsidP="00283A68">
      <w:pPr>
        <w:tabs>
          <w:tab w:val="left" w:pos="7939"/>
        </w:tabs>
        <w:spacing w:after="0"/>
        <w:jc w:val="both"/>
        <w:rPr>
          <w:b/>
          <w:bCs/>
          <w:color w:val="E69B50"/>
          <w:sz w:val="22"/>
          <w:szCs w:val="22"/>
        </w:rPr>
      </w:pPr>
      <w:r>
        <w:rPr>
          <w:b/>
          <w:bCs/>
          <w:color w:val="E69B50"/>
          <w:sz w:val="28"/>
          <w:szCs w:val="28"/>
        </w:rPr>
        <w:sym w:font="Wingdings 2" w:char="F079"/>
      </w:r>
      <w:r>
        <w:rPr>
          <w:b/>
          <w:bCs/>
          <w:color w:val="E69B50"/>
          <w:sz w:val="28"/>
          <w:szCs w:val="28"/>
        </w:rPr>
        <w:t xml:space="preserve"> </w:t>
      </w:r>
      <w:r w:rsidR="00283A68" w:rsidRPr="00425AFD">
        <w:rPr>
          <w:b/>
          <w:bCs/>
          <w:color w:val="E69B50"/>
          <w:sz w:val="22"/>
          <w:szCs w:val="22"/>
        </w:rPr>
        <w:t>Votre calendrier opérationnel : 5 points</w:t>
      </w:r>
    </w:p>
    <w:p w14:paraId="51FE6A11" w14:textId="41D9F90A" w:rsidR="00502240" w:rsidRDefault="00502240" w:rsidP="00502240">
      <w:pPr>
        <w:pStyle w:val="Paragraphedeliste"/>
        <w:numPr>
          <w:ilvl w:val="0"/>
          <w:numId w:val="39"/>
        </w:numPr>
        <w:tabs>
          <w:tab w:val="left" w:pos="7939"/>
        </w:tabs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Présen</w:t>
      </w:r>
      <w:r w:rsidR="000C0911">
        <w:rPr>
          <w:sz w:val="20"/>
          <w:szCs w:val="20"/>
        </w:rPr>
        <w:t>ter le calendrier opérationnel de la mission en vue d’une présentation de la stratégie et du plan de communication le 25 juin 2026</w:t>
      </w:r>
      <w:r w:rsidR="00C31331">
        <w:rPr>
          <w:sz w:val="20"/>
          <w:szCs w:val="20"/>
        </w:rPr>
        <w:t xml:space="preserve"> lors d l’assemblée générale du groupe.</w:t>
      </w:r>
    </w:p>
    <w:p w14:paraId="1B72978C" w14:textId="001874FE" w:rsidR="002B0756" w:rsidRPr="00425AFD" w:rsidRDefault="002B0756" w:rsidP="002B0756">
      <w:pPr>
        <w:tabs>
          <w:tab w:val="left" w:pos="7939"/>
        </w:tabs>
        <w:spacing w:after="0"/>
        <w:jc w:val="both"/>
        <w:rPr>
          <w:b/>
          <w:bCs/>
          <w:color w:val="E69B50"/>
          <w:sz w:val="22"/>
          <w:szCs w:val="22"/>
        </w:rPr>
      </w:pPr>
    </w:p>
    <w:tbl>
      <w:tblPr>
        <w:tblpPr w:leftFromText="141" w:rightFromText="141" w:vertAnchor="text" w:horzAnchor="margin" w:tblpY="10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274280" w:rsidRPr="00576DD8" w14:paraId="199C2E7C" w14:textId="77777777" w:rsidTr="002C7E47">
        <w:trPr>
          <w:trHeight w:val="1230"/>
        </w:trPr>
        <w:tc>
          <w:tcPr>
            <w:tcW w:w="9062" w:type="dxa"/>
          </w:tcPr>
          <w:p w14:paraId="5187C96C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61471112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7E66BB66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6302C6B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4124E228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F04F7D7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  <w:p w14:paraId="3CA4CEBE" w14:textId="77777777" w:rsidR="00274280" w:rsidRPr="00576DD8" w:rsidRDefault="00274280" w:rsidP="002C7E47">
            <w:pPr>
              <w:tabs>
                <w:tab w:val="left" w:pos="7939"/>
              </w:tabs>
              <w:rPr>
                <w:sz w:val="20"/>
                <w:szCs w:val="20"/>
                <w:highlight w:val="yellow"/>
              </w:rPr>
            </w:pPr>
          </w:p>
        </w:tc>
      </w:tr>
    </w:tbl>
    <w:p w14:paraId="2A488B6A" w14:textId="77777777" w:rsidR="009026CC" w:rsidRDefault="009026CC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2E995BEB" w14:textId="521004A2" w:rsidR="009026CC" w:rsidRDefault="009026CC" w:rsidP="00352A9D">
      <w:pPr>
        <w:pStyle w:val="Corpsdetexte"/>
        <w:spacing w:line="276" w:lineRule="auto"/>
        <w:ind w:right="225"/>
        <w:jc w:val="both"/>
        <w:rPr>
          <w:rFonts w:asciiTheme="minorHAnsi" w:hAnsiTheme="minorHAnsi" w:cstheme="minorHAnsi"/>
          <w:lang w:val="fr-FR"/>
        </w:rPr>
      </w:pPr>
    </w:p>
    <w:p w14:paraId="04C7BA71" w14:textId="77777777" w:rsidR="00B32D2E" w:rsidRPr="00577980" w:rsidRDefault="00B32D2E" w:rsidP="00B32D2E">
      <w:pPr>
        <w:tabs>
          <w:tab w:val="left" w:pos="7939"/>
        </w:tabs>
        <w:jc w:val="both"/>
        <w:rPr>
          <w:sz w:val="20"/>
          <w:szCs w:val="20"/>
        </w:rPr>
      </w:pPr>
      <w:r w:rsidRPr="00577980">
        <w:rPr>
          <w:sz w:val="20"/>
          <w:szCs w:val="20"/>
        </w:rPr>
        <w:t xml:space="preserve">Entreprise : </w:t>
      </w:r>
    </w:p>
    <w:p w14:paraId="7D482FF4" w14:textId="77777777" w:rsidR="00B32D2E" w:rsidRPr="00577980" w:rsidRDefault="00B32D2E" w:rsidP="00B32D2E">
      <w:pPr>
        <w:tabs>
          <w:tab w:val="left" w:pos="7939"/>
        </w:tabs>
        <w:jc w:val="both"/>
        <w:rPr>
          <w:sz w:val="20"/>
          <w:szCs w:val="20"/>
        </w:rPr>
      </w:pPr>
    </w:p>
    <w:p w14:paraId="0F3F3A9E" w14:textId="3017E0A3" w:rsidR="00B32D2E" w:rsidRPr="00577980" w:rsidRDefault="00B32D2E" w:rsidP="00B32D2E">
      <w:pPr>
        <w:tabs>
          <w:tab w:val="left" w:pos="7939"/>
        </w:tabs>
        <w:jc w:val="both"/>
        <w:rPr>
          <w:sz w:val="20"/>
          <w:szCs w:val="20"/>
        </w:rPr>
      </w:pPr>
      <w:r w:rsidRPr="00577980">
        <w:rPr>
          <w:sz w:val="20"/>
          <w:szCs w:val="20"/>
        </w:rPr>
        <w:t xml:space="preserve">Date : </w:t>
      </w:r>
    </w:p>
    <w:p w14:paraId="34270414" w14:textId="43F8C236" w:rsidR="00CC1F43" w:rsidRDefault="00B32D2E" w:rsidP="00513285">
      <w:pPr>
        <w:pStyle w:val="Sous-titredudocument"/>
        <w:rPr>
          <w:rFonts w:ascii="Century Gothic" w:hAnsi="Century Gothic"/>
          <w:b/>
          <w:bCs/>
          <w:sz w:val="20"/>
          <w:szCs w:val="20"/>
        </w:rPr>
      </w:pPr>
      <w:r w:rsidRPr="00577980">
        <w:rPr>
          <w:b/>
          <w:bCs/>
          <w:sz w:val="20"/>
          <w:szCs w:val="20"/>
        </w:rPr>
        <w:t>Signature et ca</w:t>
      </w:r>
      <w:r w:rsidRPr="00577980">
        <w:rPr>
          <w:rFonts w:ascii="Century Gothic" w:hAnsi="Century Gothic"/>
          <w:b/>
          <w:bCs/>
          <w:sz w:val="20"/>
          <w:szCs w:val="20"/>
        </w:rPr>
        <w:t>che</w:t>
      </w:r>
      <w:r w:rsidR="00513285" w:rsidRPr="00577980">
        <w:rPr>
          <w:rFonts w:ascii="Century Gothic" w:hAnsi="Century Gothic"/>
          <w:b/>
          <w:bCs/>
          <w:sz w:val="20"/>
          <w:szCs w:val="20"/>
        </w:rPr>
        <w:t>t</w:t>
      </w:r>
    </w:p>
    <w:p w14:paraId="6B7D15BF" w14:textId="77777777" w:rsidR="00B2517D" w:rsidRDefault="00B2517D" w:rsidP="00513285">
      <w:pPr>
        <w:pStyle w:val="Sous-titredudocument"/>
        <w:rPr>
          <w:rFonts w:ascii="Century Gothic" w:hAnsi="Century Gothic"/>
          <w:b/>
          <w:bCs/>
          <w:sz w:val="20"/>
          <w:szCs w:val="20"/>
        </w:rPr>
      </w:pPr>
    </w:p>
    <w:p w14:paraId="0B684283" w14:textId="6D43404C" w:rsidR="00B2517D" w:rsidRDefault="00B2517D">
      <w:pPr>
        <w:spacing w:after="160" w:line="259" w:lineRule="auto"/>
        <w:rPr>
          <w:rFonts w:ascii="Century Gothic" w:hAnsi="Century Gothic" w:cstheme="majorHAnsi"/>
          <w:b/>
          <w:bCs/>
          <w:color w:val="F36178" w:themeColor="accent3"/>
          <w:sz w:val="20"/>
          <w:szCs w:val="20"/>
        </w:rPr>
      </w:pPr>
    </w:p>
    <w:sectPr w:rsidR="00B2517D" w:rsidSect="00D445CC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255DFC" w14:textId="77777777" w:rsidR="00DF27DC" w:rsidRDefault="00DF27DC" w:rsidP="00D445CC">
      <w:pPr>
        <w:spacing w:after="0" w:line="240" w:lineRule="auto"/>
      </w:pPr>
      <w:r>
        <w:separator/>
      </w:r>
    </w:p>
  </w:endnote>
  <w:endnote w:type="continuationSeparator" w:id="0">
    <w:p w14:paraId="5032AE9A" w14:textId="77777777" w:rsidR="00DF27DC" w:rsidRDefault="00DF27DC" w:rsidP="00D445CC">
      <w:pPr>
        <w:spacing w:after="0" w:line="240" w:lineRule="auto"/>
      </w:pPr>
      <w:r>
        <w:continuationSeparator/>
      </w:r>
    </w:p>
  </w:endnote>
  <w:endnote w:type="continuationNotice" w:id="1">
    <w:p w14:paraId="7F8454C0" w14:textId="77777777" w:rsidR="00DF27DC" w:rsidRDefault="00DF27D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DC06400-7367-4DEE-9F1B-5E7CA56B094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B5D9AA9-454C-426C-8D7A-7028ABAABCF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3" w:fontKey="{EA465AB8-2781-4CA2-825C-AA93162D4F7C}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  <w:embedRegular r:id="rId4" w:fontKey="{4DD33949-2780-47E9-BDE5-922440E36194}"/>
    <w:embedBold r:id="rId5" w:fontKey="{4D326E0A-F576-4BD3-BAE9-7D77EB7FBE4D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1BA4F68E-EFAE-4B44-8AF6-58C0096BFB4F}"/>
  </w:font>
  <w:font w:name="Noto Sans Symbols">
    <w:altName w:val="Calibri"/>
    <w:charset w:val="0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7" w:fontKey="{3EC14B28-FE48-4480-B4D9-4738B9AE11F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 r:id="rId8" w:fontKey="{F2F40DE2-A41C-4D3C-9C81-BA156FC615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0AECBF" w14:textId="24658FC7" w:rsidR="001333CC" w:rsidRPr="00AE545F" w:rsidRDefault="00692E91" w:rsidP="00AE545F">
    <w:pPr>
      <w:pStyle w:val="Pieddepage"/>
      <w:jc w:val="center"/>
      <w:rPr>
        <w:color w:val="897F6F" w:themeColor="accent2"/>
        <w:sz w:val="20"/>
        <w:szCs w:val="20"/>
      </w:rPr>
    </w:pPr>
    <w:r>
      <w:rPr>
        <w:color w:val="897F6F" w:themeColor="accent2"/>
        <w:sz w:val="20"/>
        <w:szCs w:val="20"/>
      </w:rPr>
      <w:t>Habitat Réuni –</w:t>
    </w:r>
    <w:r w:rsidR="00157316">
      <w:rPr>
        <w:color w:val="897F6F" w:themeColor="accent2"/>
        <w:sz w:val="20"/>
        <w:szCs w:val="20"/>
      </w:rPr>
      <w:t xml:space="preserve"> Prestation de stratégie </w:t>
    </w:r>
    <w:r w:rsidR="00BD1389">
      <w:rPr>
        <w:color w:val="897F6F" w:themeColor="accent2"/>
        <w:sz w:val="20"/>
        <w:szCs w:val="20"/>
      </w:rPr>
      <w:t>de</w:t>
    </w:r>
    <w:r w:rsidR="00157316">
      <w:rPr>
        <w:color w:val="897F6F" w:themeColor="accent2"/>
        <w:sz w:val="20"/>
        <w:szCs w:val="20"/>
      </w:rPr>
      <w:t xml:space="preserve"> communication</w:t>
    </w:r>
    <w:r w:rsidR="00561692">
      <w:rPr>
        <w:color w:val="897F6F" w:themeColor="accent2"/>
        <w:sz w:val="20"/>
        <w:szCs w:val="20"/>
      </w:rPr>
      <w:t xml:space="preserve"> – octobre 2025</w:t>
    </w:r>
    <w:r w:rsidR="00F04C72">
      <w:rPr>
        <w:color w:val="897F6F" w:themeColor="accent2"/>
        <w:sz w:val="20"/>
        <w:szCs w:val="20"/>
      </w:rPr>
      <w:t xml:space="preserve"> - </w:t>
    </w:r>
    <w:r w:rsidR="008F4F00">
      <w:rPr>
        <w:color w:val="897F6F" w:themeColor="accent2"/>
        <w:sz w:val="20"/>
        <w:szCs w:val="20"/>
      </w:rPr>
      <w:t>RC</w:t>
    </w:r>
    <w:r w:rsidR="00F04C72">
      <w:rPr>
        <w:color w:val="897F6F" w:themeColor="accent2"/>
        <w:sz w:val="20"/>
        <w:szCs w:val="20"/>
      </w:rPr>
      <w:t xml:space="preserve"> </w:t>
    </w:r>
    <w:r w:rsidR="00AE545F">
      <w:rPr>
        <w:color w:val="897F6F" w:themeColor="accent2"/>
        <w:sz w:val="20"/>
        <w:szCs w:val="20"/>
      </w:rPr>
      <w:t xml:space="preserve">- </w:t>
    </w:r>
    <w:r>
      <w:rPr>
        <w:color w:val="897F6F" w:themeColor="accent2"/>
        <w:sz w:val="20"/>
        <w:szCs w:val="20"/>
      </w:rPr>
      <w:t xml:space="preserve"> </w:t>
    </w:r>
    <w:sdt>
      <w:sdtPr>
        <w:rPr>
          <w:color w:val="897F6F" w:themeColor="accent2"/>
          <w:sz w:val="20"/>
          <w:szCs w:val="20"/>
        </w:rPr>
        <w:id w:val="1763727744"/>
        <w:docPartObj>
          <w:docPartGallery w:val="Page Numbers (Bottom of Page)"/>
          <w:docPartUnique/>
        </w:docPartObj>
      </w:sdtPr>
      <w:sdtContent>
        <w:sdt>
          <w:sdtPr>
            <w:rPr>
              <w:color w:val="897F6F" w:themeColor="accent2"/>
              <w:sz w:val="20"/>
              <w:szCs w:val="20"/>
            </w:rPr>
            <w:id w:val="-1769616900"/>
            <w:docPartObj>
              <w:docPartGallery w:val="Page Numbers (Top of Page)"/>
              <w:docPartUnique/>
            </w:docPartObj>
          </w:sdtPr>
          <w:sdtContent>
            <w:r w:rsidRPr="00E301FB">
              <w:rPr>
                <w:color w:val="897F6F" w:themeColor="accent2"/>
                <w:sz w:val="20"/>
                <w:szCs w:val="20"/>
              </w:rPr>
              <w:t xml:space="preserve">Page </w: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begin"/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instrText>PAGE</w:instrTex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separate"/>
            </w:r>
            <w:r>
              <w:rPr>
                <w:b/>
                <w:bCs/>
                <w:color w:val="897F6F" w:themeColor="accent2"/>
                <w:sz w:val="20"/>
                <w:szCs w:val="20"/>
              </w:rPr>
              <w:t>2</w: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end"/>
            </w:r>
            <w:r w:rsidRPr="00E301FB">
              <w:rPr>
                <w:color w:val="897F6F" w:themeColor="accent2"/>
                <w:sz w:val="20"/>
                <w:szCs w:val="20"/>
              </w:rPr>
              <w:t xml:space="preserve"> sur </w: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begin"/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instrText>NUMPAGES</w:instrTex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separate"/>
            </w:r>
            <w:r>
              <w:rPr>
                <w:b/>
                <w:bCs/>
                <w:color w:val="897F6F" w:themeColor="accent2"/>
                <w:sz w:val="20"/>
                <w:szCs w:val="20"/>
              </w:rPr>
              <w:t>26</w:t>
            </w:r>
            <w:r w:rsidRPr="00E301FB">
              <w:rPr>
                <w:b/>
                <w:bCs/>
                <w:color w:val="897F6F" w:themeColor="accent2"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C1A7C8" w14:textId="77777777" w:rsidR="00DF27DC" w:rsidRDefault="00DF27DC" w:rsidP="00D445CC">
      <w:pPr>
        <w:spacing w:after="0" w:line="240" w:lineRule="auto"/>
      </w:pPr>
      <w:r>
        <w:separator/>
      </w:r>
    </w:p>
  </w:footnote>
  <w:footnote w:type="continuationSeparator" w:id="0">
    <w:p w14:paraId="17AC2F5C" w14:textId="77777777" w:rsidR="00DF27DC" w:rsidRDefault="00DF27DC" w:rsidP="00D445CC">
      <w:pPr>
        <w:spacing w:after="0" w:line="240" w:lineRule="auto"/>
      </w:pPr>
      <w:r>
        <w:continuationSeparator/>
      </w:r>
    </w:p>
  </w:footnote>
  <w:footnote w:type="continuationNotice" w:id="1">
    <w:p w14:paraId="2AEBBBC4" w14:textId="77777777" w:rsidR="00DF27DC" w:rsidRDefault="00DF27D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82BD32" w14:textId="77777777" w:rsidR="00D445CC" w:rsidRDefault="00000000">
    <w:pPr>
      <w:pStyle w:val="En-tte"/>
    </w:pPr>
    <w:r>
      <w:rPr>
        <w:noProof/>
      </w:rPr>
      <w:pict w14:anchorId="09A0D7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5589188" o:spid="_x0000_s1029" type="#_x0000_t75" style="position:absolute;margin-left:0;margin-top:0;width:565.4pt;height:799.8pt;z-index:-251658239;mso-position-horizontal:center;mso-position-horizontal-relative:margin;mso-position-vertical:center;mso-position-vertical-relative:margin" o:allowincell="f">
          <v:imagedata r:id="rId1" o:title="Fond documents 1"/>
          <w10:wrap anchorx="margin" anchory="margin"/>
        </v:shape>
      </w:pict>
    </w:r>
  </w:p>
  <w:p w14:paraId="67777EFB" w14:textId="77777777" w:rsidR="001333CC" w:rsidRDefault="001333CC"/>
  <w:p w14:paraId="7F5EB023" w14:textId="77777777" w:rsidR="001333CC" w:rsidRDefault="001333CC"/>
  <w:p w14:paraId="740082E2" w14:textId="77777777" w:rsidR="001333CC" w:rsidRDefault="001333C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C4489E" w14:textId="77777777" w:rsidR="00C23CE3" w:rsidRDefault="00C23CE3">
    <w:pPr>
      <w:pStyle w:val="En-tte"/>
    </w:pPr>
    <w:r>
      <w:rPr>
        <w:noProof/>
      </w:rPr>
      <w:drawing>
        <wp:anchor distT="0" distB="0" distL="114300" distR="114300" simplePos="0" relativeHeight="251658242" behindDoc="1" locked="0" layoutInCell="1" allowOverlap="1" wp14:anchorId="7A89B4D5" wp14:editId="0FEB3FA0">
          <wp:simplePos x="0" y="0"/>
          <wp:positionH relativeFrom="column">
            <wp:posOffset>-671195</wp:posOffset>
          </wp:positionH>
          <wp:positionV relativeFrom="paragraph">
            <wp:posOffset>-121920</wp:posOffset>
          </wp:positionV>
          <wp:extent cx="1592580" cy="845820"/>
          <wp:effectExtent l="0" t="0" r="0" b="0"/>
          <wp:wrapTopAndBottom/>
          <wp:docPr id="1526113280" name="Image 1526113280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 descr="Une image contenant text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2580" cy="8458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67EE7D4" w14:textId="77777777" w:rsidR="001333CC" w:rsidRDefault="001333CC"/>
  <w:p w14:paraId="59D27291" w14:textId="77777777" w:rsidR="001333CC" w:rsidRDefault="001333CC"/>
  <w:p w14:paraId="6A989838" w14:textId="77777777" w:rsidR="001333CC" w:rsidRDefault="001333CC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F65060" w14:textId="77777777" w:rsidR="00D445CC" w:rsidRDefault="00000000">
    <w:pPr>
      <w:pStyle w:val="En-tte"/>
    </w:pPr>
    <w:r>
      <w:rPr>
        <w:noProof/>
      </w:rPr>
      <w:pict w14:anchorId="4EF4947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5589187" o:spid="_x0000_s1028" type="#_x0000_t75" style="position:absolute;margin-left:0;margin-top:0;width:565.4pt;height:799.8pt;z-index:-251658240;mso-position-horizontal:center;mso-position-horizontal-relative:margin;mso-position-vertical:center;mso-position-vertical-relative:margin" o:allowincell="f">
          <v:imagedata r:id="rId1" o:title="Fond documents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7" type="#_x0000_t75" style="width:9.4pt;height:9.4pt" o:bullet="t">
        <v:imagedata r:id="rId1" o:title="j0115843"/>
      </v:shape>
    </w:pict>
  </w:numPicBullet>
  <w:numPicBullet w:numPicBulletId="1">
    <w:pict>
      <v:shape id="_x0000_i1078" type="#_x0000_t75" style="width:9.4pt;height:9.4pt" o:bullet="t">
        <v:imagedata r:id="rId2" o:title="clip_image002"/>
      </v:shape>
    </w:pict>
  </w:numPicBullet>
  <w:numPicBullet w:numPicBulletId="2">
    <w:pict>
      <v:shape id="_x0000_i1079" type="#_x0000_t75" style="width:9.4pt;height:9.4pt" o:bullet="t">
        <v:imagedata r:id="rId3" o:title="clip_image003"/>
      </v:shape>
    </w:pict>
  </w:numPicBullet>
  <w:numPicBullet w:numPicBulletId="3">
    <w:pict>
      <v:shape id="_x0000_i1080" type="#_x0000_t75" style="width:10.65pt;height:10.65pt" o:bullet="t">
        <v:imagedata r:id="rId4" o:title="BD21298_"/>
      </v:shape>
    </w:pict>
  </w:numPicBullet>
  <w:numPicBullet w:numPicBulletId="4">
    <w:pict>
      <v:shape id="_x0000_i1081" type="#_x0000_t75" style="width:54.45pt;height:60.75pt" o:bullet="t">
        <v:imagedata r:id="rId5" o:title="Minilogo HR"/>
      </v:shape>
    </w:pict>
  </w:numPicBullet>
  <w:abstractNum w:abstractNumId="0" w15:restartNumberingAfterBreak="0">
    <w:nsid w:val="038A6E1D"/>
    <w:multiLevelType w:val="hybridMultilevel"/>
    <w:tmpl w:val="37E80EA0"/>
    <w:lvl w:ilvl="0" w:tplc="7B1A2918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ahoma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16E93"/>
    <w:multiLevelType w:val="hybridMultilevel"/>
    <w:tmpl w:val="A2B6C0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BB2A99"/>
    <w:multiLevelType w:val="hybridMultilevel"/>
    <w:tmpl w:val="C6DA3D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E714A4"/>
    <w:multiLevelType w:val="hybridMultilevel"/>
    <w:tmpl w:val="ACFEFCB6"/>
    <w:lvl w:ilvl="0" w:tplc="D1125FE0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DB2C11"/>
    <w:multiLevelType w:val="hybridMultilevel"/>
    <w:tmpl w:val="F9F4A88E"/>
    <w:lvl w:ilvl="0" w:tplc="7912468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E6DB6"/>
    <w:multiLevelType w:val="hybridMultilevel"/>
    <w:tmpl w:val="22683CF0"/>
    <w:lvl w:ilvl="0" w:tplc="8AD2301C">
      <w:start w:val="1"/>
      <w:numFmt w:val="upperRoman"/>
      <w:lvlText w:val="%1-"/>
      <w:lvlJc w:val="left"/>
      <w:pPr>
        <w:ind w:left="1440" w:hanging="108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AC3ABE"/>
    <w:multiLevelType w:val="hybridMultilevel"/>
    <w:tmpl w:val="A8C4067A"/>
    <w:lvl w:ilvl="0" w:tplc="08C0F1C8">
      <w:start w:val="1"/>
      <w:numFmt w:val="bullet"/>
      <w:lvlText w:val=""/>
      <w:lvlPicBulletId w:val="3"/>
      <w:lvlJc w:val="left"/>
      <w:pPr>
        <w:ind w:left="1069" w:hanging="360"/>
      </w:pPr>
      <w:rPr>
        <w:rFonts w:ascii="Symbol" w:hAnsi="Symbol" w:hint="default"/>
        <w:color w:val="auto"/>
      </w:rPr>
    </w:lvl>
    <w:lvl w:ilvl="1" w:tplc="08C0F1C8">
      <w:start w:val="1"/>
      <w:numFmt w:val="bullet"/>
      <w:lvlText w:val=""/>
      <w:lvlPicBulletId w:val="3"/>
      <w:lvlJc w:val="left"/>
      <w:pPr>
        <w:ind w:left="1789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534757B"/>
    <w:multiLevelType w:val="hybridMultilevel"/>
    <w:tmpl w:val="9A38EF5A"/>
    <w:lvl w:ilvl="0" w:tplc="D25A80FA">
      <w:numFmt w:val="bullet"/>
      <w:lvlText w:val="-"/>
      <w:lvlJc w:val="left"/>
      <w:pPr>
        <w:ind w:left="720" w:hanging="360"/>
      </w:pPr>
      <w:rPr>
        <w:rFonts w:ascii="Arial Narrow" w:eastAsiaTheme="minorEastAsia" w:hAnsi="Arial Narrow" w:cs="Arial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377739"/>
    <w:multiLevelType w:val="hybridMultilevel"/>
    <w:tmpl w:val="6BE00B9E"/>
    <w:lvl w:ilvl="0" w:tplc="74960D40">
      <w:start w:val="1"/>
      <w:numFmt w:val="upperRoman"/>
      <w:pStyle w:val="Sujet"/>
      <w:lvlText w:val="%1."/>
      <w:lvlJc w:val="left"/>
      <w:rPr>
        <w:rFonts w:hint="default"/>
      </w:rPr>
    </w:lvl>
    <w:lvl w:ilvl="1" w:tplc="2C2AC7CC">
      <w:start w:val="1"/>
      <w:numFmt w:val="lowerLetter"/>
      <w:pStyle w:val="Sous-titresujet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C534BB"/>
    <w:multiLevelType w:val="hybridMultilevel"/>
    <w:tmpl w:val="8048CD92"/>
    <w:lvl w:ilvl="0" w:tplc="391AF2AE">
      <w:start w:val="1"/>
      <w:numFmt w:val="bullet"/>
      <w:lvlText w:val="-"/>
      <w:lvlJc w:val="left"/>
      <w:pPr>
        <w:ind w:left="1068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1610D28"/>
    <w:multiLevelType w:val="hybridMultilevel"/>
    <w:tmpl w:val="C3041514"/>
    <w:lvl w:ilvl="0" w:tplc="962A49F0">
      <w:start w:val="1"/>
      <w:numFmt w:val="bullet"/>
      <w:lvlText w:val=""/>
      <w:lvlPicBulletId w:val="4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145910"/>
    <w:multiLevelType w:val="multilevel"/>
    <w:tmpl w:val="1D221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6021EA2"/>
    <w:multiLevelType w:val="hybridMultilevel"/>
    <w:tmpl w:val="05584F0C"/>
    <w:lvl w:ilvl="0" w:tplc="AE0EBF00">
      <w:numFmt w:val="bullet"/>
      <w:lvlText w:val="-"/>
      <w:lvlJc w:val="left"/>
      <w:pPr>
        <w:ind w:left="2378" w:hanging="360"/>
      </w:pPr>
      <w:rPr>
        <w:rFonts w:ascii="Calibri" w:eastAsia="Comic Sans MS" w:hAnsi="Calibri" w:cs="Calibri" w:hint="default"/>
      </w:rPr>
    </w:lvl>
    <w:lvl w:ilvl="1" w:tplc="040C0003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38" w:hanging="360"/>
      </w:pPr>
      <w:rPr>
        <w:rFonts w:ascii="Wingdings" w:hAnsi="Wingdings" w:hint="default"/>
      </w:rPr>
    </w:lvl>
  </w:abstractNum>
  <w:abstractNum w:abstractNumId="13" w15:restartNumberingAfterBreak="0">
    <w:nsid w:val="37EF0653"/>
    <w:multiLevelType w:val="hybridMultilevel"/>
    <w:tmpl w:val="7E004266"/>
    <w:lvl w:ilvl="0" w:tplc="DE9A4BBE">
      <w:start w:val="4"/>
      <w:numFmt w:val="bullet"/>
      <w:lvlText w:val=""/>
      <w:lvlPicBulletId w:val="0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381B12E4"/>
    <w:multiLevelType w:val="hybridMultilevel"/>
    <w:tmpl w:val="D25EFB88"/>
    <w:lvl w:ilvl="0" w:tplc="962A49F0">
      <w:start w:val="1"/>
      <w:numFmt w:val="bullet"/>
      <w:lvlText w:val=""/>
      <w:lvlPicBulletId w:val="4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A26E65"/>
    <w:multiLevelType w:val="multilevel"/>
    <w:tmpl w:val="CCF44C58"/>
    <w:lvl w:ilvl="0">
      <w:start w:val="4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2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496E479B"/>
    <w:multiLevelType w:val="multilevel"/>
    <w:tmpl w:val="C5364040"/>
    <w:lvl w:ilvl="0">
      <w:start w:val="1"/>
      <w:numFmt w:val="bullet"/>
      <w:pStyle w:val="Puce1-8pts"/>
      <w:lvlText w:val=""/>
      <w:lvlJc w:val="left"/>
      <w:pPr>
        <w:tabs>
          <w:tab w:val="num" w:pos="1636"/>
        </w:tabs>
        <w:ind w:left="1559" w:hanging="283"/>
      </w:pPr>
      <w:rPr>
        <w:rFonts w:ascii="Symbol" w:hAnsi="Symbol" w:hint="default"/>
        <w:color w:val="auto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0437C3"/>
    <w:multiLevelType w:val="hybridMultilevel"/>
    <w:tmpl w:val="5DDACBE2"/>
    <w:lvl w:ilvl="0" w:tplc="E2B4A200">
      <w:start w:val="20"/>
      <w:numFmt w:val="bullet"/>
      <w:lvlText w:val="-"/>
      <w:lvlJc w:val="left"/>
      <w:pPr>
        <w:ind w:left="659" w:hanging="360"/>
      </w:pPr>
      <w:rPr>
        <w:rFonts w:ascii="Arial" w:eastAsia="Comic Sans MS" w:hAnsi="Arial" w:cs="Arial" w:hint="default"/>
      </w:rPr>
    </w:lvl>
    <w:lvl w:ilvl="1" w:tplc="040C0003">
      <w:start w:val="1"/>
      <w:numFmt w:val="bullet"/>
      <w:lvlText w:val="o"/>
      <w:lvlJc w:val="left"/>
      <w:pPr>
        <w:ind w:left="13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19" w:hanging="360"/>
      </w:pPr>
      <w:rPr>
        <w:rFonts w:ascii="Wingdings" w:hAnsi="Wingdings" w:hint="default"/>
      </w:rPr>
    </w:lvl>
  </w:abstractNum>
  <w:abstractNum w:abstractNumId="18" w15:restartNumberingAfterBreak="0">
    <w:nsid w:val="50964F9A"/>
    <w:multiLevelType w:val="hybridMultilevel"/>
    <w:tmpl w:val="276CB396"/>
    <w:lvl w:ilvl="0" w:tplc="08C0F1C8">
      <w:start w:val="1"/>
      <w:numFmt w:val="bullet"/>
      <w:lvlText w:val=""/>
      <w:lvlPicBulletId w:val="3"/>
      <w:lvlJc w:val="left"/>
      <w:pPr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 w15:restartNumberingAfterBreak="0">
    <w:nsid w:val="53D30A8E"/>
    <w:multiLevelType w:val="hybridMultilevel"/>
    <w:tmpl w:val="1A5A3170"/>
    <w:lvl w:ilvl="0" w:tplc="D92CF78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E69B50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1106CB"/>
    <w:multiLevelType w:val="multilevel"/>
    <w:tmpl w:val="951A6E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C237C16"/>
    <w:multiLevelType w:val="hybridMultilevel"/>
    <w:tmpl w:val="339668F4"/>
    <w:lvl w:ilvl="0" w:tplc="DE9A4BBE">
      <w:start w:val="4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0D0953"/>
    <w:multiLevelType w:val="multilevel"/>
    <w:tmpl w:val="B25E6714"/>
    <w:lvl w:ilvl="0">
      <w:numFmt w:val="bullet"/>
      <w:lvlText w:val="-"/>
      <w:lvlJc w:val="left"/>
      <w:pPr>
        <w:ind w:left="1068" w:hanging="360"/>
      </w:pPr>
      <w:rPr>
        <w:rFonts w:ascii="Trebuchet MS" w:eastAsia="Trebuchet MS" w:hAnsi="Trebuchet MS" w:cs="Trebuchet MS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612817F7"/>
    <w:multiLevelType w:val="hybridMultilevel"/>
    <w:tmpl w:val="47A88550"/>
    <w:lvl w:ilvl="0" w:tplc="6DBE798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2C5876"/>
    <w:multiLevelType w:val="hybridMultilevel"/>
    <w:tmpl w:val="9E2A17C0"/>
    <w:lvl w:ilvl="0" w:tplc="C0540316">
      <w:start w:val="2"/>
      <w:numFmt w:val="bullet"/>
      <w:lvlText w:val="-"/>
      <w:lvlJc w:val="left"/>
      <w:pPr>
        <w:ind w:left="659" w:hanging="360"/>
      </w:pPr>
      <w:rPr>
        <w:rFonts w:ascii="Arial" w:eastAsia="Comic Sans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7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9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1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3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5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7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9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19" w:hanging="360"/>
      </w:pPr>
      <w:rPr>
        <w:rFonts w:ascii="Wingdings" w:hAnsi="Wingdings" w:hint="default"/>
      </w:rPr>
    </w:lvl>
  </w:abstractNum>
  <w:abstractNum w:abstractNumId="25" w15:restartNumberingAfterBreak="0">
    <w:nsid w:val="6A453061"/>
    <w:multiLevelType w:val="hybridMultilevel"/>
    <w:tmpl w:val="58DC4A3A"/>
    <w:lvl w:ilvl="0" w:tplc="DE9A4BBE">
      <w:start w:val="4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ED37184"/>
    <w:multiLevelType w:val="hybridMultilevel"/>
    <w:tmpl w:val="394A516E"/>
    <w:lvl w:ilvl="0" w:tplc="DE9A4BBE">
      <w:start w:val="4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153806"/>
    <w:multiLevelType w:val="hybridMultilevel"/>
    <w:tmpl w:val="07967D9C"/>
    <w:lvl w:ilvl="0" w:tplc="040C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72322EAE"/>
    <w:multiLevelType w:val="multilevel"/>
    <w:tmpl w:val="EECA7F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29" w15:restartNumberingAfterBreak="0">
    <w:nsid w:val="75BF72AB"/>
    <w:multiLevelType w:val="hybridMultilevel"/>
    <w:tmpl w:val="B01A82CA"/>
    <w:lvl w:ilvl="0" w:tplc="AEF20A9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FB2439"/>
    <w:multiLevelType w:val="hybridMultilevel"/>
    <w:tmpl w:val="F188868C"/>
    <w:lvl w:ilvl="0" w:tplc="E76A6DB2">
      <w:start w:val="1"/>
      <w:numFmt w:val="bullet"/>
      <w:pStyle w:val="titre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>
      <w:start w:val="1"/>
      <w:numFmt w:val="lowerLetter"/>
      <w:lvlText w:val="%2."/>
      <w:lvlJc w:val="left"/>
      <w:pPr>
        <w:ind w:left="786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4512355">
    <w:abstractNumId w:val="8"/>
  </w:num>
  <w:num w:numId="2" w16cid:durableId="1595359405">
    <w:abstractNumId w:val="16"/>
  </w:num>
  <w:num w:numId="3" w16cid:durableId="1935628635">
    <w:abstractNumId w:val="15"/>
  </w:num>
  <w:num w:numId="4" w16cid:durableId="2014914263">
    <w:abstractNumId w:val="6"/>
  </w:num>
  <w:num w:numId="5" w16cid:durableId="1085496755">
    <w:abstractNumId w:val="18"/>
  </w:num>
  <w:num w:numId="6" w16cid:durableId="1648122775">
    <w:abstractNumId w:val="0"/>
  </w:num>
  <w:num w:numId="7" w16cid:durableId="144395991">
    <w:abstractNumId w:val="25"/>
  </w:num>
  <w:num w:numId="8" w16cid:durableId="180828325">
    <w:abstractNumId w:val="13"/>
  </w:num>
  <w:num w:numId="9" w16cid:durableId="1081678651">
    <w:abstractNumId w:val="21"/>
  </w:num>
  <w:num w:numId="10" w16cid:durableId="1317102267">
    <w:abstractNumId w:val="26"/>
  </w:num>
  <w:num w:numId="11" w16cid:durableId="1600285858">
    <w:abstractNumId w:val="1"/>
  </w:num>
  <w:num w:numId="12" w16cid:durableId="1479571737">
    <w:abstractNumId w:val="2"/>
  </w:num>
  <w:num w:numId="13" w16cid:durableId="314841918">
    <w:abstractNumId w:val="24"/>
  </w:num>
  <w:num w:numId="14" w16cid:durableId="203492214">
    <w:abstractNumId w:val="8"/>
  </w:num>
  <w:num w:numId="15" w16cid:durableId="1851673084">
    <w:abstractNumId w:val="7"/>
  </w:num>
  <w:num w:numId="16" w16cid:durableId="1817335198">
    <w:abstractNumId w:val="8"/>
  </w:num>
  <w:num w:numId="17" w16cid:durableId="1899048227">
    <w:abstractNumId w:val="8"/>
  </w:num>
  <w:num w:numId="18" w16cid:durableId="1034386265">
    <w:abstractNumId w:val="23"/>
  </w:num>
  <w:num w:numId="19" w16cid:durableId="1542783811">
    <w:abstractNumId w:val="3"/>
  </w:num>
  <w:num w:numId="20" w16cid:durableId="1604917050">
    <w:abstractNumId w:val="5"/>
  </w:num>
  <w:num w:numId="21" w16cid:durableId="1316764178">
    <w:abstractNumId w:val="28"/>
  </w:num>
  <w:num w:numId="22" w16cid:durableId="48117691">
    <w:abstractNumId w:val="10"/>
  </w:num>
  <w:num w:numId="23" w16cid:durableId="1505631418">
    <w:abstractNumId w:val="14"/>
  </w:num>
  <w:num w:numId="24" w16cid:durableId="1349260449">
    <w:abstractNumId w:val="4"/>
  </w:num>
  <w:num w:numId="25" w16cid:durableId="849836284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46417097">
    <w:abstractNumId w:val="19"/>
  </w:num>
  <w:num w:numId="27" w16cid:durableId="1437024855">
    <w:abstractNumId w:val="8"/>
  </w:num>
  <w:num w:numId="28" w16cid:durableId="288126163">
    <w:abstractNumId w:val="3"/>
  </w:num>
  <w:num w:numId="29" w16cid:durableId="99960840">
    <w:abstractNumId w:val="8"/>
  </w:num>
  <w:num w:numId="30" w16cid:durableId="719674794">
    <w:abstractNumId w:val="8"/>
  </w:num>
  <w:num w:numId="31" w16cid:durableId="1293441505">
    <w:abstractNumId w:val="8"/>
  </w:num>
  <w:num w:numId="32" w16cid:durableId="1726641148">
    <w:abstractNumId w:val="8"/>
  </w:num>
  <w:num w:numId="33" w16cid:durableId="1041399286">
    <w:abstractNumId w:val="27"/>
  </w:num>
  <w:num w:numId="34" w16cid:durableId="767391609">
    <w:abstractNumId w:val="22"/>
  </w:num>
  <w:num w:numId="35" w16cid:durableId="1647008934">
    <w:abstractNumId w:val="20"/>
  </w:num>
  <w:num w:numId="36" w16cid:durableId="1585526286">
    <w:abstractNumId w:val="11"/>
  </w:num>
  <w:num w:numId="37" w16cid:durableId="221714205">
    <w:abstractNumId w:val="17"/>
  </w:num>
  <w:num w:numId="38" w16cid:durableId="219250600">
    <w:abstractNumId w:val="12"/>
  </w:num>
  <w:num w:numId="39" w16cid:durableId="478034321">
    <w:abstractNumId w:val="9"/>
  </w:num>
  <w:num w:numId="40" w16cid:durableId="1180392018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A94"/>
    <w:rsid w:val="00005004"/>
    <w:rsid w:val="00005908"/>
    <w:rsid w:val="000066C1"/>
    <w:rsid w:val="00014A51"/>
    <w:rsid w:val="0001577C"/>
    <w:rsid w:val="000157E4"/>
    <w:rsid w:val="00015D89"/>
    <w:rsid w:val="00022675"/>
    <w:rsid w:val="000226E8"/>
    <w:rsid w:val="000252E4"/>
    <w:rsid w:val="00026AD8"/>
    <w:rsid w:val="00031661"/>
    <w:rsid w:val="00037558"/>
    <w:rsid w:val="000377E9"/>
    <w:rsid w:val="000452EF"/>
    <w:rsid w:val="00045B9E"/>
    <w:rsid w:val="00047E01"/>
    <w:rsid w:val="00054F61"/>
    <w:rsid w:val="00055838"/>
    <w:rsid w:val="00056552"/>
    <w:rsid w:val="00061D4A"/>
    <w:rsid w:val="00064C69"/>
    <w:rsid w:val="00064F4C"/>
    <w:rsid w:val="0006556B"/>
    <w:rsid w:val="00072BC0"/>
    <w:rsid w:val="00073C82"/>
    <w:rsid w:val="0007611E"/>
    <w:rsid w:val="00076C2F"/>
    <w:rsid w:val="0008386F"/>
    <w:rsid w:val="000852F1"/>
    <w:rsid w:val="000879AD"/>
    <w:rsid w:val="00091E84"/>
    <w:rsid w:val="000A16D2"/>
    <w:rsid w:val="000A1EDC"/>
    <w:rsid w:val="000A32F1"/>
    <w:rsid w:val="000A4CCA"/>
    <w:rsid w:val="000C0911"/>
    <w:rsid w:val="000C596C"/>
    <w:rsid w:val="000C6439"/>
    <w:rsid w:val="000C718C"/>
    <w:rsid w:val="000D1E5C"/>
    <w:rsid w:val="000D2A30"/>
    <w:rsid w:val="000D7645"/>
    <w:rsid w:val="000E0927"/>
    <w:rsid w:val="000E30B8"/>
    <w:rsid w:val="000E572A"/>
    <w:rsid w:val="000E7944"/>
    <w:rsid w:val="000E7B74"/>
    <w:rsid w:val="000F08E3"/>
    <w:rsid w:val="000F1281"/>
    <w:rsid w:val="000F4D8A"/>
    <w:rsid w:val="000F58DE"/>
    <w:rsid w:val="001047DA"/>
    <w:rsid w:val="0010535A"/>
    <w:rsid w:val="001053CB"/>
    <w:rsid w:val="001065FC"/>
    <w:rsid w:val="00107308"/>
    <w:rsid w:val="001124C3"/>
    <w:rsid w:val="00112B88"/>
    <w:rsid w:val="00113E35"/>
    <w:rsid w:val="00115455"/>
    <w:rsid w:val="0011643E"/>
    <w:rsid w:val="0012044C"/>
    <w:rsid w:val="00121E84"/>
    <w:rsid w:val="00127782"/>
    <w:rsid w:val="001333CC"/>
    <w:rsid w:val="00133A8B"/>
    <w:rsid w:val="00136A2C"/>
    <w:rsid w:val="00137000"/>
    <w:rsid w:val="001370D5"/>
    <w:rsid w:val="001426A0"/>
    <w:rsid w:val="00144017"/>
    <w:rsid w:val="001445EF"/>
    <w:rsid w:val="001457DE"/>
    <w:rsid w:val="00146E3E"/>
    <w:rsid w:val="00147C47"/>
    <w:rsid w:val="0015267B"/>
    <w:rsid w:val="00152ED6"/>
    <w:rsid w:val="00154118"/>
    <w:rsid w:val="00155EFC"/>
    <w:rsid w:val="00157316"/>
    <w:rsid w:val="0015778D"/>
    <w:rsid w:val="0017129F"/>
    <w:rsid w:val="001745C3"/>
    <w:rsid w:val="0018248A"/>
    <w:rsid w:val="00182C8C"/>
    <w:rsid w:val="0018410C"/>
    <w:rsid w:val="00184B05"/>
    <w:rsid w:val="001866D1"/>
    <w:rsid w:val="001926BA"/>
    <w:rsid w:val="001944E7"/>
    <w:rsid w:val="00196761"/>
    <w:rsid w:val="001A0D1D"/>
    <w:rsid w:val="001A0F29"/>
    <w:rsid w:val="001A1F5D"/>
    <w:rsid w:val="001A2831"/>
    <w:rsid w:val="001A44EE"/>
    <w:rsid w:val="001A4E2E"/>
    <w:rsid w:val="001A67F6"/>
    <w:rsid w:val="001C0FEF"/>
    <w:rsid w:val="001C26AB"/>
    <w:rsid w:val="001C3943"/>
    <w:rsid w:val="001C50F4"/>
    <w:rsid w:val="001C51B7"/>
    <w:rsid w:val="001D4AA9"/>
    <w:rsid w:val="001E1B38"/>
    <w:rsid w:val="001E1CED"/>
    <w:rsid w:val="001E25B5"/>
    <w:rsid w:val="001E4191"/>
    <w:rsid w:val="001E4312"/>
    <w:rsid w:val="001E56B2"/>
    <w:rsid w:val="001F15B7"/>
    <w:rsid w:val="001F48B4"/>
    <w:rsid w:val="001F7BE7"/>
    <w:rsid w:val="00201BF5"/>
    <w:rsid w:val="00205DC7"/>
    <w:rsid w:val="00206821"/>
    <w:rsid w:val="00207A0E"/>
    <w:rsid w:val="00210DC5"/>
    <w:rsid w:val="00212D5C"/>
    <w:rsid w:val="00224284"/>
    <w:rsid w:val="00224D86"/>
    <w:rsid w:val="00225384"/>
    <w:rsid w:val="0022623A"/>
    <w:rsid w:val="00227C11"/>
    <w:rsid w:val="00236137"/>
    <w:rsid w:val="00245943"/>
    <w:rsid w:val="00247281"/>
    <w:rsid w:val="00247E94"/>
    <w:rsid w:val="00267469"/>
    <w:rsid w:val="00270A29"/>
    <w:rsid w:val="00274280"/>
    <w:rsid w:val="00280F1D"/>
    <w:rsid w:val="00281E2D"/>
    <w:rsid w:val="00282B71"/>
    <w:rsid w:val="002835B3"/>
    <w:rsid w:val="00283A68"/>
    <w:rsid w:val="00283BDA"/>
    <w:rsid w:val="00283C08"/>
    <w:rsid w:val="00285B9F"/>
    <w:rsid w:val="0029305D"/>
    <w:rsid w:val="00294C64"/>
    <w:rsid w:val="002952DD"/>
    <w:rsid w:val="00297827"/>
    <w:rsid w:val="00297A8E"/>
    <w:rsid w:val="002A5EFA"/>
    <w:rsid w:val="002B0756"/>
    <w:rsid w:val="002B0B28"/>
    <w:rsid w:val="002B19C4"/>
    <w:rsid w:val="002B24D9"/>
    <w:rsid w:val="002C03D6"/>
    <w:rsid w:val="002D6107"/>
    <w:rsid w:val="002D7E30"/>
    <w:rsid w:val="002E56C9"/>
    <w:rsid w:val="002F74FB"/>
    <w:rsid w:val="00300BB9"/>
    <w:rsid w:val="00307175"/>
    <w:rsid w:val="003172C7"/>
    <w:rsid w:val="00317491"/>
    <w:rsid w:val="0032590E"/>
    <w:rsid w:val="003269BA"/>
    <w:rsid w:val="00332C18"/>
    <w:rsid w:val="00334ED7"/>
    <w:rsid w:val="00337AEB"/>
    <w:rsid w:val="0034740E"/>
    <w:rsid w:val="0035054B"/>
    <w:rsid w:val="00352841"/>
    <w:rsid w:val="00352A9D"/>
    <w:rsid w:val="00354460"/>
    <w:rsid w:val="00354497"/>
    <w:rsid w:val="003554D7"/>
    <w:rsid w:val="00367EE7"/>
    <w:rsid w:val="00372B77"/>
    <w:rsid w:val="00374683"/>
    <w:rsid w:val="00375127"/>
    <w:rsid w:val="00375264"/>
    <w:rsid w:val="00376C11"/>
    <w:rsid w:val="0038165C"/>
    <w:rsid w:val="003841B2"/>
    <w:rsid w:val="00384D64"/>
    <w:rsid w:val="0039175E"/>
    <w:rsid w:val="003936AC"/>
    <w:rsid w:val="003938B4"/>
    <w:rsid w:val="003A00B0"/>
    <w:rsid w:val="003A1A7B"/>
    <w:rsid w:val="003A1C9A"/>
    <w:rsid w:val="003A2279"/>
    <w:rsid w:val="003A332B"/>
    <w:rsid w:val="003A4FED"/>
    <w:rsid w:val="003B2C96"/>
    <w:rsid w:val="003B4913"/>
    <w:rsid w:val="003B5000"/>
    <w:rsid w:val="003B6432"/>
    <w:rsid w:val="003B651C"/>
    <w:rsid w:val="003C2EF8"/>
    <w:rsid w:val="003C5868"/>
    <w:rsid w:val="003D03F2"/>
    <w:rsid w:val="003D483F"/>
    <w:rsid w:val="003E04B1"/>
    <w:rsid w:val="003E29C6"/>
    <w:rsid w:val="003E7434"/>
    <w:rsid w:val="003F0710"/>
    <w:rsid w:val="003F2A55"/>
    <w:rsid w:val="003F50BC"/>
    <w:rsid w:val="003F6B5E"/>
    <w:rsid w:val="00405855"/>
    <w:rsid w:val="004079FA"/>
    <w:rsid w:val="00410D39"/>
    <w:rsid w:val="004114F0"/>
    <w:rsid w:val="00412F07"/>
    <w:rsid w:val="004138FD"/>
    <w:rsid w:val="0042291F"/>
    <w:rsid w:val="00424A6B"/>
    <w:rsid w:val="00424BCF"/>
    <w:rsid w:val="00425A94"/>
    <w:rsid w:val="00425AFD"/>
    <w:rsid w:val="00431380"/>
    <w:rsid w:val="0043343D"/>
    <w:rsid w:val="00437294"/>
    <w:rsid w:val="0044107F"/>
    <w:rsid w:val="00444423"/>
    <w:rsid w:val="00445966"/>
    <w:rsid w:val="004460B5"/>
    <w:rsid w:val="00451BAA"/>
    <w:rsid w:val="00454A93"/>
    <w:rsid w:val="004601FE"/>
    <w:rsid w:val="004606B5"/>
    <w:rsid w:val="004645B0"/>
    <w:rsid w:val="00465316"/>
    <w:rsid w:val="00466C69"/>
    <w:rsid w:val="00467445"/>
    <w:rsid w:val="004709EC"/>
    <w:rsid w:val="00473274"/>
    <w:rsid w:val="00473698"/>
    <w:rsid w:val="00473A14"/>
    <w:rsid w:val="00473DA0"/>
    <w:rsid w:val="0048795C"/>
    <w:rsid w:val="00490825"/>
    <w:rsid w:val="00491FCC"/>
    <w:rsid w:val="004977BF"/>
    <w:rsid w:val="004A174E"/>
    <w:rsid w:val="004A420C"/>
    <w:rsid w:val="004A459B"/>
    <w:rsid w:val="004A530D"/>
    <w:rsid w:val="004A73DC"/>
    <w:rsid w:val="004B071C"/>
    <w:rsid w:val="004C2BFC"/>
    <w:rsid w:val="004C30D6"/>
    <w:rsid w:val="004C31FD"/>
    <w:rsid w:val="004D20E5"/>
    <w:rsid w:val="004D2457"/>
    <w:rsid w:val="004D2768"/>
    <w:rsid w:val="004D350F"/>
    <w:rsid w:val="004E2548"/>
    <w:rsid w:val="004E2966"/>
    <w:rsid w:val="004E7E6D"/>
    <w:rsid w:val="004F1ED3"/>
    <w:rsid w:val="004F229F"/>
    <w:rsid w:val="004F36C8"/>
    <w:rsid w:val="004F5F85"/>
    <w:rsid w:val="005016FE"/>
    <w:rsid w:val="00501C18"/>
    <w:rsid w:val="00502240"/>
    <w:rsid w:val="0050585F"/>
    <w:rsid w:val="00507A15"/>
    <w:rsid w:val="00513285"/>
    <w:rsid w:val="00513A2C"/>
    <w:rsid w:val="00520DD2"/>
    <w:rsid w:val="005225E3"/>
    <w:rsid w:val="00522CFD"/>
    <w:rsid w:val="0052497B"/>
    <w:rsid w:val="00525604"/>
    <w:rsid w:val="00525E7D"/>
    <w:rsid w:val="00535DE5"/>
    <w:rsid w:val="005368BA"/>
    <w:rsid w:val="00545346"/>
    <w:rsid w:val="005465C9"/>
    <w:rsid w:val="00546C1A"/>
    <w:rsid w:val="00547258"/>
    <w:rsid w:val="005503B0"/>
    <w:rsid w:val="00551F9A"/>
    <w:rsid w:val="00555AB6"/>
    <w:rsid w:val="00557E4D"/>
    <w:rsid w:val="005608B2"/>
    <w:rsid w:val="00561692"/>
    <w:rsid w:val="005666F0"/>
    <w:rsid w:val="00576DD8"/>
    <w:rsid w:val="00577980"/>
    <w:rsid w:val="005801C2"/>
    <w:rsid w:val="005833E5"/>
    <w:rsid w:val="00583D99"/>
    <w:rsid w:val="005841EC"/>
    <w:rsid w:val="005870EC"/>
    <w:rsid w:val="00594BB8"/>
    <w:rsid w:val="00595938"/>
    <w:rsid w:val="00596C68"/>
    <w:rsid w:val="0059730C"/>
    <w:rsid w:val="005A04FB"/>
    <w:rsid w:val="005A14D1"/>
    <w:rsid w:val="005A6C15"/>
    <w:rsid w:val="005B0904"/>
    <w:rsid w:val="005B0C0F"/>
    <w:rsid w:val="005B3D7E"/>
    <w:rsid w:val="005B4112"/>
    <w:rsid w:val="005B4568"/>
    <w:rsid w:val="005B7DFD"/>
    <w:rsid w:val="005C1068"/>
    <w:rsid w:val="005C248D"/>
    <w:rsid w:val="005C65C6"/>
    <w:rsid w:val="005D491A"/>
    <w:rsid w:val="005D71C3"/>
    <w:rsid w:val="005E6837"/>
    <w:rsid w:val="005E78B5"/>
    <w:rsid w:val="005F0EA8"/>
    <w:rsid w:val="006018FC"/>
    <w:rsid w:val="00603E34"/>
    <w:rsid w:val="0060632A"/>
    <w:rsid w:val="00610C4E"/>
    <w:rsid w:val="00612891"/>
    <w:rsid w:val="00615CE3"/>
    <w:rsid w:val="00620937"/>
    <w:rsid w:val="00622810"/>
    <w:rsid w:val="00623CB5"/>
    <w:rsid w:val="00624900"/>
    <w:rsid w:val="00626A27"/>
    <w:rsid w:val="006301F1"/>
    <w:rsid w:val="00630A59"/>
    <w:rsid w:val="006315B2"/>
    <w:rsid w:val="00633627"/>
    <w:rsid w:val="00634051"/>
    <w:rsid w:val="0064034B"/>
    <w:rsid w:val="0064213B"/>
    <w:rsid w:val="006438F7"/>
    <w:rsid w:val="00651C29"/>
    <w:rsid w:val="00652B0E"/>
    <w:rsid w:val="006566EC"/>
    <w:rsid w:val="006576DA"/>
    <w:rsid w:val="00661B10"/>
    <w:rsid w:val="0066207C"/>
    <w:rsid w:val="00664C71"/>
    <w:rsid w:val="006669C9"/>
    <w:rsid w:val="00667753"/>
    <w:rsid w:val="00672075"/>
    <w:rsid w:val="006721A6"/>
    <w:rsid w:val="00672553"/>
    <w:rsid w:val="0068546B"/>
    <w:rsid w:val="006855FE"/>
    <w:rsid w:val="00686CF6"/>
    <w:rsid w:val="00687D3B"/>
    <w:rsid w:val="0069100B"/>
    <w:rsid w:val="00691F72"/>
    <w:rsid w:val="00692E91"/>
    <w:rsid w:val="00694A65"/>
    <w:rsid w:val="006974B5"/>
    <w:rsid w:val="006A239C"/>
    <w:rsid w:val="006A2E4E"/>
    <w:rsid w:val="006A3C7C"/>
    <w:rsid w:val="006A6777"/>
    <w:rsid w:val="006B2926"/>
    <w:rsid w:val="006B5FE6"/>
    <w:rsid w:val="006B65F0"/>
    <w:rsid w:val="006B7050"/>
    <w:rsid w:val="006C037F"/>
    <w:rsid w:val="006C25C1"/>
    <w:rsid w:val="006C2BCC"/>
    <w:rsid w:val="006C3F5C"/>
    <w:rsid w:val="006C5F38"/>
    <w:rsid w:val="006C69FC"/>
    <w:rsid w:val="006C74BE"/>
    <w:rsid w:val="006D130C"/>
    <w:rsid w:val="006D2105"/>
    <w:rsid w:val="006D2AF6"/>
    <w:rsid w:val="006D3AE9"/>
    <w:rsid w:val="006D3FE1"/>
    <w:rsid w:val="006D41F1"/>
    <w:rsid w:val="006D44BC"/>
    <w:rsid w:val="006D4C7E"/>
    <w:rsid w:val="006E1256"/>
    <w:rsid w:val="006E1661"/>
    <w:rsid w:val="006E2849"/>
    <w:rsid w:val="006E3D6A"/>
    <w:rsid w:val="006E4468"/>
    <w:rsid w:val="006E44F3"/>
    <w:rsid w:val="006E4809"/>
    <w:rsid w:val="006E75BE"/>
    <w:rsid w:val="006F0008"/>
    <w:rsid w:val="006F16A0"/>
    <w:rsid w:val="006F4C19"/>
    <w:rsid w:val="00701B05"/>
    <w:rsid w:val="00701C51"/>
    <w:rsid w:val="007034EA"/>
    <w:rsid w:val="0070366D"/>
    <w:rsid w:val="00710886"/>
    <w:rsid w:val="00711A60"/>
    <w:rsid w:val="00714B46"/>
    <w:rsid w:val="00715083"/>
    <w:rsid w:val="00716DCC"/>
    <w:rsid w:val="007209D7"/>
    <w:rsid w:val="00722DB1"/>
    <w:rsid w:val="00722FFF"/>
    <w:rsid w:val="00726166"/>
    <w:rsid w:val="00731442"/>
    <w:rsid w:val="00731AD8"/>
    <w:rsid w:val="00731D8E"/>
    <w:rsid w:val="00735562"/>
    <w:rsid w:val="00737FC8"/>
    <w:rsid w:val="00741648"/>
    <w:rsid w:val="0074590C"/>
    <w:rsid w:val="00745FA9"/>
    <w:rsid w:val="00750D86"/>
    <w:rsid w:val="00751E7C"/>
    <w:rsid w:val="00752162"/>
    <w:rsid w:val="00756A94"/>
    <w:rsid w:val="007702E9"/>
    <w:rsid w:val="00771FE9"/>
    <w:rsid w:val="0077201C"/>
    <w:rsid w:val="00772BE5"/>
    <w:rsid w:val="00776A41"/>
    <w:rsid w:val="007827A9"/>
    <w:rsid w:val="00784B5E"/>
    <w:rsid w:val="00786407"/>
    <w:rsid w:val="0078693D"/>
    <w:rsid w:val="00786963"/>
    <w:rsid w:val="00790AD6"/>
    <w:rsid w:val="00791300"/>
    <w:rsid w:val="0079731D"/>
    <w:rsid w:val="007A5A4A"/>
    <w:rsid w:val="007A66EE"/>
    <w:rsid w:val="007B089A"/>
    <w:rsid w:val="007B22FB"/>
    <w:rsid w:val="007B4113"/>
    <w:rsid w:val="007B629D"/>
    <w:rsid w:val="007C2A4D"/>
    <w:rsid w:val="007D0F11"/>
    <w:rsid w:val="007D14EA"/>
    <w:rsid w:val="007D62CE"/>
    <w:rsid w:val="007E138C"/>
    <w:rsid w:val="007E2C53"/>
    <w:rsid w:val="007E358F"/>
    <w:rsid w:val="007E4061"/>
    <w:rsid w:val="007E4F07"/>
    <w:rsid w:val="007E50D7"/>
    <w:rsid w:val="007E7A3A"/>
    <w:rsid w:val="007F3B27"/>
    <w:rsid w:val="007F4C8F"/>
    <w:rsid w:val="00804163"/>
    <w:rsid w:val="0080480F"/>
    <w:rsid w:val="00805988"/>
    <w:rsid w:val="00806BCB"/>
    <w:rsid w:val="00811339"/>
    <w:rsid w:val="00811D67"/>
    <w:rsid w:val="00815692"/>
    <w:rsid w:val="008178B0"/>
    <w:rsid w:val="00817D53"/>
    <w:rsid w:val="00821C00"/>
    <w:rsid w:val="00825B75"/>
    <w:rsid w:val="00826459"/>
    <w:rsid w:val="00826CED"/>
    <w:rsid w:val="00827577"/>
    <w:rsid w:val="00831FD7"/>
    <w:rsid w:val="0083266E"/>
    <w:rsid w:val="00834A5F"/>
    <w:rsid w:val="00840217"/>
    <w:rsid w:val="00840F4A"/>
    <w:rsid w:val="00841919"/>
    <w:rsid w:val="008467D5"/>
    <w:rsid w:val="00851E56"/>
    <w:rsid w:val="0085449E"/>
    <w:rsid w:val="00856138"/>
    <w:rsid w:val="008574FB"/>
    <w:rsid w:val="008601A2"/>
    <w:rsid w:val="00862A69"/>
    <w:rsid w:val="0086343E"/>
    <w:rsid w:val="00864A2C"/>
    <w:rsid w:val="00866A25"/>
    <w:rsid w:val="00872B15"/>
    <w:rsid w:val="008741BB"/>
    <w:rsid w:val="008745A4"/>
    <w:rsid w:val="00884781"/>
    <w:rsid w:val="00890C38"/>
    <w:rsid w:val="008924F4"/>
    <w:rsid w:val="00894443"/>
    <w:rsid w:val="00896526"/>
    <w:rsid w:val="008A7456"/>
    <w:rsid w:val="008B02BF"/>
    <w:rsid w:val="008B1537"/>
    <w:rsid w:val="008B5071"/>
    <w:rsid w:val="008B5DBF"/>
    <w:rsid w:val="008B7477"/>
    <w:rsid w:val="008B7721"/>
    <w:rsid w:val="008B7B9A"/>
    <w:rsid w:val="008B7F8F"/>
    <w:rsid w:val="008C29DB"/>
    <w:rsid w:val="008D006B"/>
    <w:rsid w:val="008D238C"/>
    <w:rsid w:val="008D3363"/>
    <w:rsid w:val="008D56EF"/>
    <w:rsid w:val="008D56FA"/>
    <w:rsid w:val="008E182E"/>
    <w:rsid w:val="008E41D5"/>
    <w:rsid w:val="008E687C"/>
    <w:rsid w:val="008E7420"/>
    <w:rsid w:val="008F0836"/>
    <w:rsid w:val="008F0E2B"/>
    <w:rsid w:val="008F4F00"/>
    <w:rsid w:val="008F513D"/>
    <w:rsid w:val="008F58CE"/>
    <w:rsid w:val="008F5AC4"/>
    <w:rsid w:val="008F5BFC"/>
    <w:rsid w:val="008F7FCD"/>
    <w:rsid w:val="00901CA4"/>
    <w:rsid w:val="009026CC"/>
    <w:rsid w:val="00904BD4"/>
    <w:rsid w:val="00905C1F"/>
    <w:rsid w:val="009071ED"/>
    <w:rsid w:val="00914F82"/>
    <w:rsid w:val="00917831"/>
    <w:rsid w:val="00921FA0"/>
    <w:rsid w:val="00922CC6"/>
    <w:rsid w:val="009244C6"/>
    <w:rsid w:val="00927253"/>
    <w:rsid w:val="00927EDD"/>
    <w:rsid w:val="0093147F"/>
    <w:rsid w:val="00932297"/>
    <w:rsid w:val="0093512D"/>
    <w:rsid w:val="009409EF"/>
    <w:rsid w:val="00944659"/>
    <w:rsid w:val="0094587D"/>
    <w:rsid w:val="00946F13"/>
    <w:rsid w:val="009529D8"/>
    <w:rsid w:val="00954F99"/>
    <w:rsid w:val="00962849"/>
    <w:rsid w:val="00966B40"/>
    <w:rsid w:val="0096761D"/>
    <w:rsid w:val="009730D0"/>
    <w:rsid w:val="0097584C"/>
    <w:rsid w:val="00983A71"/>
    <w:rsid w:val="009857F1"/>
    <w:rsid w:val="00986CD0"/>
    <w:rsid w:val="009870A5"/>
    <w:rsid w:val="0099092A"/>
    <w:rsid w:val="00992170"/>
    <w:rsid w:val="00994B80"/>
    <w:rsid w:val="009957EF"/>
    <w:rsid w:val="009A1863"/>
    <w:rsid w:val="009A2FFA"/>
    <w:rsid w:val="009B0892"/>
    <w:rsid w:val="009B1600"/>
    <w:rsid w:val="009B6245"/>
    <w:rsid w:val="009B7181"/>
    <w:rsid w:val="009C0B6D"/>
    <w:rsid w:val="009C2142"/>
    <w:rsid w:val="009C39C5"/>
    <w:rsid w:val="009D1C8F"/>
    <w:rsid w:val="009E07C6"/>
    <w:rsid w:val="009E4BFF"/>
    <w:rsid w:val="009F0ED5"/>
    <w:rsid w:val="009F337C"/>
    <w:rsid w:val="009F3A85"/>
    <w:rsid w:val="009F6250"/>
    <w:rsid w:val="00A0244D"/>
    <w:rsid w:val="00A03B73"/>
    <w:rsid w:val="00A068B2"/>
    <w:rsid w:val="00A07FFD"/>
    <w:rsid w:val="00A10681"/>
    <w:rsid w:val="00A13903"/>
    <w:rsid w:val="00A13D52"/>
    <w:rsid w:val="00A20204"/>
    <w:rsid w:val="00A22D8D"/>
    <w:rsid w:val="00A265B0"/>
    <w:rsid w:val="00A30E74"/>
    <w:rsid w:val="00A3343E"/>
    <w:rsid w:val="00A346BC"/>
    <w:rsid w:val="00A347B6"/>
    <w:rsid w:val="00A34973"/>
    <w:rsid w:val="00A37558"/>
    <w:rsid w:val="00A41051"/>
    <w:rsid w:val="00A42A50"/>
    <w:rsid w:val="00A45A88"/>
    <w:rsid w:val="00A53651"/>
    <w:rsid w:val="00A53B8F"/>
    <w:rsid w:val="00A60C2D"/>
    <w:rsid w:val="00A65125"/>
    <w:rsid w:val="00A65A74"/>
    <w:rsid w:val="00A67C51"/>
    <w:rsid w:val="00A70AF5"/>
    <w:rsid w:val="00A71F93"/>
    <w:rsid w:val="00A73A33"/>
    <w:rsid w:val="00A7696C"/>
    <w:rsid w:val="00A81C88"/>
    <w:rsid w:val="00A833CB"/>
    <w:rsid w:val="00A84C48"/>
    <w:rsid w:val="00A86896"/>
    <w:rsid w:val="00A90B44"/>
    <w:rsid w:val="00AB0CC1"/>
    <w:rsid w:val="00AB401A"/>
    <w:rsid w:val="00AB449D"/>
    <w:rsid w:val="00AC1170"/>
    <w:rsid w:val="00AC3871"/>
    <w:rsid w:val="00AC5392"/>
    <w:rsid w:val="00AC710D"/>
    <w:rsid w:val="00AD044A"/>
    <w:rsid w:val="00AD0C70"/>
    <w:rsid w:val="00AD5986"/>
    <w:rsid w:val="00AE155B"/>
    <w:rsid w:val="00AE2DA7"/>
    <w:rsid w:val="00AE36D2"/>
    <w:rsid w:val="00AE4BDB"/>
    <w:rsid w:val="00AE545F"/>
    <w:rsid w:val="00AF2B82"/>
    <w:rsid w:val="00AF3C7B"/>
    <w:rsid w:val="00AF3FCE"/>
    <w:rsid w:val="00AF7ED4"/>
    <w:rsid w:val="00B00AD8"/>
    <w:rsid w:val="00B024FE"/>
    <w:rsid w:val="00B02D5B"/>
    <w:rsid w:val="00B037E1"/>
    <w:rsid w:val="00B044D4"/>
    <w:rsid w:val="00B045E6"/>
    <w:rsid w:val="00B05117"/>
    <w:rsid w:val="00B077AF"/>
    <w:rsid w:val="00B12B69"/>
    <w:rsid w:val="00B13A7B"/>
    <w:rsid w:val="00B16497"/>
    <w:rsid w:val="00B20237"/>
    <w:rsid w:val="00B2517D"/>
    <w:rsid w:val="00B30007"/>
    <w:rsid w:val="00B30D38"/>
    <w:rsid w:val="00B30D78"/>
    <w:rsid w:val="00B31573"/>
    <w:rsid w:val="00B32686"/>
    <w:rsid w:val="00B32D2E"/>
    <w:rsid w:val="00B336CA"/>
    <w:rsid w:val="00B36E59"/>
    <w:rsid w:val="00B40687"/>
    <w:rsid w:val="00B43C0A"/>
    <w:rsid w:val="00B4496B"/>
    <w:rsid w:val="00B473B6"/>
    <w:rsid w:val="00B479B2"/>
    <w:rsid w:val="00B50501"/>
    <w:rsid w:val="00B51985"/>
    <w:rsid w:val="00B52FFC"/>
    <w:rsid w:val="00B540EF"/>
    <w:rsid w:val="00B56893"/>
    <w:rsid w:val="00B648F8"/>
    <w:rsid w:val="00B66CD6"/>
    <w:rsid w:val="00B76BE4"/>
    <w:rsid w:val="00B809E6"/>
    <w:rsid w:val="00B83821"/>
    <w:rsid w:val="00B83C7E"/>
    <w:rsid w:val="00B87F03"/>
    <w:rsid w:val="00B931F8"/>
    <w:rsid w:val="00B96CEE"/>
    <w:rsid w:val="00BA5A79"/>
    <w:rsid w:val="00BB1841"/>
    <w:rsid w:val="00BB201F"/>
    <w:rsid w:val="00BB3248"/>
    <w:rsid w:val="00BB675F"/>
    <w:rsid w:val="00BC106A"/>
    <w:rsid w:val="00BC28AE"/>
    <w:rsid w:val="00BC76DC"/>
    <w:rsid w:val="00BD07C3"/>
    <w:rsid w:val="00BD1389"/>
    <w:rsid w:val="00BD1F88"/>
    <w:rsid w:val="00BD2E17"/>
    <w:rsid w:val="00BE431A"/>
    <w:rsid w:val="00BE5633"/>
    <w:rsid w:val="00BF4FD9"/>
    <w:rsid w:val="00BF53BF"/>
    <w:rsid w:val="00C011CD"/>
    <w:rsid w:val="00C029C3"/>
    <w:rsid w:val="00C02DA5"/>
    <w:rsid w:val="00C03D50"/>
    <w:rsid w:val="00C066F5"/>
    <w:rsid w:val="00C07D37"/>
    <w:rsid w:val="00C10AE9"/>
    <w:rsid w:val="00C11926"/>
    <w:rsid w:val="00C12558"/>
    <w:rsid w:val="00C1304B"/>
    <w:rsid w:val="00C23CE3"/>
    <w:rsid w:val="00C240FE"/>
    <w:rsid w:val="00C31331"/>
    <w:rsid w:val="00C316BE"/>
    <w:rsid w:val="00C32875"/>
    <w:rsid w:val="00C351F7"/>
    <w:rsid w:val="00C363EB"/>
    <w:rsid w:val="00C36CF0"/>
    <w:rsid w:val="00C37928"/>
    <w:rsid w:val="00C40CE2"/>
    <w:rsid w:val="00C42A6A"/>
    <w:rsid w:val="00C436A7"/>
    <w:rsid w:val="00C436B0"/>
    <w:rsid w:val="00C441A6"/>
    <w:rsid w:val="00C45367"/>
    <w:rsid w:val="00C45AF9"/>
    <w:rsid w:val="00C46007"/>
    <w:rsid w:val="00C51F43"/>
    <w:rsid w:val="00C54603"/>
    <w:rsid w:val="00C5748E"/>
    <w:rsid w:val="00C61DDF"/>
    <w:rsid w:val="00C64B09"/>
    <w:rsid w:val="00C65071"/>
    <w:rsid w:val="00C71BDB"/>
    <w:rsid w:val="00C73B7E"/>
    <w:rsid w:val="00C74395"/>
    <w:rsid w:val="00C7563B"/>
    <w:rsid w:val="00C77AF1"/>
    <w:rsid w:val="00C83207"/>
    <w:rsid w:val="00C860EA"/>
    <w:rsid w:val="00C86B7A"/>
    <w:rsid w:val="00C91CD6"/>
    <w:rsid w:val="00C94170"/>
    <w:rsid w:val="00C942B8"/>
    <w:rsid w:val="00C94ED8"/>
    <w:rsid w:val="00CA0BB4"/>
    <w:rsid w:val="00CA11E3"/>
    <w:rsid w:val="00CA582B"/>
    <w:rsid w:val="00CA5B77"/>
    <w:rsid w:val="00CB2DB2"/>
    <w:rsid w:val="00CB6562"/>
    <w:rsid w:val="00CC1A11"/>
    <w:rsid w:val="00CC1F43"/>
    <w:rsid w:val="00CD0139"/>
    <w:rsid w:val="00CD07FE"/>
    <w:rsid w:val="00CD1FED"/>
    <w:rsid w:val="00CD70A4"/>
    <w:rsid w:val="00CE416C"/>
    <w:rsid w:val="00CF203E"/>
    <w:rsid w:val="00CF24EE"/>
    <w:rsid w:val="00CF54B8"/>
    <w:rsid w:val="00CF7E69"/>
    <w:rsid w:val="00D02BC8"/>
    <w:rsid w:val="00D05563"/>
    <w:rsid w:val="00D05CB9"/>
    <w:rsid w:val="00D06E9B"/>
    <w:rsid w:val="00D07BEB"/>
    <w:rsid w:val="00D105F1"/>
    <w:rsid w:val="00D10715"/>
    <w:rsid w:val="00D10938"/>
    <w:rsid w:val="00D11726"/>
    <w:rsid w:val="00D148AA"/>
    <w:rsid w:val="00D164C2"/>
    <w:rsid w:val="00D2096D"/>
    <w:rsid w:val="00D23187"/>
    <w:rsid w:val="00D234C1"/>
    <w:rsid w:val="00D25A94"/>
    <w:rsid w:val="00D27373"/>
    <w:rsid w:val="00D3003B"/>
    <w:rsid w:val="00D31020"/>
    <w:rsid w:val="00D37B84"/>
    <w:rsid w:val="00D43E00"/>
    <w:rsid w:val="00D4406A"/>
    <w:rsid w:val="00D445CC"/>
    <w:rsid w:val="00D45F6E"/>
    <w:rsid w:val="00D47C1F"/>
    <w:rsid w:val="00D51499"/>
    <w:rsid w:val="00D523A2"/>
    <w:rsid w:val="00D5574F"/>
    <w:rsid w:val="00D562CF"/>
    <w:rsid w:val="00D60798"/>
    <w:rsid w:val="00D66193"/>
    <w:rsid w:val="00D67C99"/>
    <w:rsid w:val="00D70B0C"/>
    <w:rsid w:val="00D70F14"/>
    <w:rsid w:val="00D7114A"/>
    <w:rsid w:val="00D733A0"/>
    <w:rsid w:val="00D73F4D"/>
    <w:rsid w:val="00D74422"/>
    <w:rsid w:val="00D75344"/>
    <w:rsid w:val="00D76A67"/>
    <w:rsid w:val="00D8153D"/>
    <w:rsid w:val="00D83C48"/>
    <w:rsid w:val="00D84B08"/>
    <w:rsid w:val="00D90121"/>
    <w:rsid w:val="00D907BB"/>
    <w:rsid w:val="00D9162F"/>
    <w:rsid w:val="00DA0371"/>
    <w:rsid w:val="00DA28BB"/>
    <w:rsid w:val="00DA7AA7"/>
    <w:rsid w:val="00DB50A3"/>
    <w:rsid w:val="00DC1020"/>
    <w:rsid w:val="00DC36F2"/>
    <w:rsid w:val="00DC3E6A"/>
    <w:rsid w:val="00DE0FD0"/>
    <w:rsid w:val="00DE11DA"/>
    <w:rsid w:val="00DE12E0"/>
    <w:rsid w:val="00DE276A"/>
    <w:rsid w:val="00DE2A94"/>
    <w:rsid w:val="00DE5C36"/>
    <w:rsid w:val="00DE664D"/>
    <w:rsid w:val="00DE7ED1"/>
    <w:rsid w:val="00DF27DC"/>
    <w:rsid w:val="00DF2EA8"/>
    <w:rsid w:val="00DF5A7A"/>
    <w:rsid w:val="00E0030B"/>
    <w:rsid w:val="00E02028"/>
    <w:rsid w:val="00E02EDF"/>
    <w:rsid w:val="00E03C94"/>
    <w:rsid w:val="00E21AC6"/>
    <w:rsid w:val="00E24B85"/>
    <w:rsid w:val="00E26BA7"/>
    <w:rsid w:val="00E301FB"/>
    <w:rsid w:val="00E30ED3"/>
    <w:rsid w:val="00E3168E"/>
    <w:rsid w:val="00E31E85"/>
    <w:rsid w:val="00E36BE9"/>
    <w:rsid w:val="00E40F8C"/>
    <w:rsid w:val="00E41E40"/>
    <w:rsid w:val="00E442FD"/>
    <w:rsid w:val="00E4600C"/>
    <w:rsid w:val="00E46543"/>
    <w:rsid w:val="00E54296"/>
    <w:rsid w:val="00E6057C"/>
    <w:rsid w:val="00E6206E"/>
    <w:rsid w:val="00E62C9B"/>
    <w:rsid w:val="00E67D6A"/>
    <w:rsid w:val="00E7235B"/>
    <w:rsid w:val="00E7352A"/>
    <w:rsid w:val="00E74EB0"/>
    <w:rsid w:val="00E74FEA"/>
    <w:rsid w:val="00E7712D"/>
    <w:rsid w:val="00E774A5"/>
    <w:rsid w:val="00E7791B"/>
    <w:rsid w:val="00E80490"/>
    <w:rsid w:val="00E81B87"/>
    <w:rsid w:val="00E833E3"/>
    <w:rsid w:val="00E8624C"/>
    <w:rsid w:val="00E87B14"/>
    <w:rsid w:val="00E977DD"/>
    <w:rsid w:val="00EA4125"/>
    <w:rsid w:val="00EB38CC"/>
    <w:rsid w:val="00EB48DA"/>
    <w:rsid w:val="00EB49E0"/>
    <w:rsid w:val="00EB789F"/>
    <w:rsid w:val="00EC0D3F"/>
    <w:rsid w:val="00EC54CC"/>
    <w:rsid w:val="00ED41C5"/>
    <w:rsid w:val="00EE7568"/>
    <w:rsid w:val="00EF15F1"/>
    <w:rsid w:val="00EF4AEA"/>
    <w:rsid w:val="00F04290"/>
    <w:rsid w:val="00F04C72"/>
    <w:rsid w:val="00F06856"/>
    <w:rsid w:val="00F06BCB"/>
    <w:rsid w:val="00F10993"/>
    <w:rsid w:val="00F13113"/>
    <w:rsid w:val="00F15BC6"/>
    <w:rsid w:val="00F1664C"/>
    <w:rsid w:val="00F169A2"/>
    <w:rsid w:val="00F1748A"/>
    <w:rsid w:val="00F17D84"/>
    <w:rsid w:val="00F2478C"/>
    <w:rsid w:val="00F26010"/>
    <w:rsid w:val="00F27290"/>
    <w:rsid w:val="00F306CB"/>
    <w:rsid w:val="00F33761"/>
    <w:rsid w:val="00F37AE1"/>
    <w:rsid w:val="00F426DB"/>
    <w:rsid w:val="00F444C8"/>
    <w:rsid w:val="00F45043"/>
    <w:rsid w:val="00F45D5C"/>
    <w:rsid w:val="00F54AFF"/>
    <w:rsid w:val="00F55366"/>
    <w:rsid w:val="00F56055"/>
    <w:rsid w:val="00F56C2F"/>
    <w:rsid w:val="00F615EA"/>
    <w:rsid w:val="00F62167"/>
    <w:rsid w:val="00F623C4"/>
    <w:rsid w:val="00F662D9"/>
    <w:rsid w:val="00F66EF1"/>
    <w:rsid w:val="00F70778"/>
    <w:rsid w:val="00F7326E"/>
    <w:rsid w:val="00F754F1"/>
    <w:rsid w:val="00F76022"/>
    <w:rsid w:val="00F778E2"/>
    <w:rsid w:val="00F81084"/>
    <w:rsid w:val="00F83A36"/>
    <w:rsid w:val="00F84923"/>
    <w:rsid w:val="00F877B4"/>
    <w:rsid w:val="00F92676"/>
    <w:rsid w:val="00F9707E"/>
    <w:rsid w:val="00FA09C3"/>
    <w:rsid w:val="00FA67F5"/>
    <w:rsid w:val="00FB1543"/>
    <w:rsid w:val="00FB155F"/>
    <w:rsid w:val="00FB32EC"/>
    <w:rsid w:val="00FC1584"/>
    <w:rsid w:val="00FC193E"/>
    <w:rsid w:val="00FC1AED"/>
    <w:rsid w:val="00FD161E"/>
    <w:rsid w:val="00FD1F98"/>
    <w:rsid w:val="00FD75B1"/>
    <w:rsid w:val="00FE07D3"/>
    <w:rsid w:val="00FE0990"/>
    <w:rsid w:val="00FE1072"/>
    <w:rsid w:val="00FF1702"/>
    <w:rsid w:val="00FF4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6B4F50"/>
  <w15:chartTrackingRefBased/>
  <w15:docId w15:val="{F3F1C9B9-4DD1-4A1A-988E-1E6B4F4B0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4280"/>
    <w:pPr>
      <w:spacing w:after="200" w:line="288" w:lineRule="auto"/>
    </w:pPr>
    <w:rPr>
      <w:rFonts w:eastAsiaTheme="minorEastAsia"/>
      <w:sz w:val="21"/>
      <w:szCs w:val="21"/>
    </w:rPr>
  </w:style>
  <w:style w:type="paragraph" w:styleId="Titre1">
    <w:name w:val="heading 1"/>
    <w:basedOn w:val="Normal"/>
    <w:link w:val="Titre1Car"/>
    <w:uiPriority w:val="9"/>
    <w:qFormat/>
    <w:rsid w:val="00756A94"/>
    <w:pPr>
      <w:widowControl w:val="0"/>
      <w:autoSpaceDE w:val="0"/>
      <w:autoSpaceDN w:val="0"/>
      <w:spacing w:after="0" w:line="240" w:lineRule="auto"/>
      <w:ind w:left="218"/>
      <w:outlineLvl w:val="0"/>
    </w:pPr>
    <w:rPr>
      <w:rFonts w:ascii="Comic Sans MS" w:eastAsia="Comic Sans MS" w:hAnsi="Comic Sans MS" w:cs="Comic Sans MS"/>
      <w:b/>
      <w:bCs/>
      <w:sz w:val="24"/>
      <w:szCs w:val="24"/>
      <w:lang w:val="en-US"/>
    </w:rPr>
  </w:style>
  <w:style w:type="paragraph" w:styleId="Titre20">
    <w:name w:val="heading 2"/>
    <w:basedOn w:val="Normal"/>
    <w:link w:val="Titre2Car"/>
    <w:uiPriority w:val="9"/>
    <w:unhideWhenUsed/>
    <w:qFormat/>
    <w:rsid w:val="00756A94"/>
    <w:pPr>
      <w:widowControl w:val="0"/>
      <w:autoSpaceDE w:val="0"/>
      <w:autoSpaceDN w:val="0"/>
      <w:spacing w:after="0" w:line="240" w:lineRule="auto"/>
      <w:ind w:left="1147"/>
      <w:outlineLvl w:val="1"/>
    </w:pPr>
    <w:rPr>
      <w:rFonts w:ascii="Comic Sans MS" w:eastAsia="Comic Sans MS" w:hAnsi="Comic Sans MS" w:cs="Comic Sans MS"/>
      <w:b/>
      <w:bCs/>
      <w:lang w:val="en-US"/>
    </w:rPr>
  </w:style>
  <w:style w:type="paragraph" w:styleId="Titre30">
    <w:name w:val="heading 3"/>
    <w:basedOn w:val="Normal"/>
    <w:next w:val="Normal"/>
    <w:link w:val="Titre3Car"/>
    <w:uiPriority w:val="9"/>
    <w:semiHidden/>
    <w:unhideWhenUsed/>
    <w:qFormat/>
    <w:rsid w:val="00CC1F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865C14" w:themeColor="accent1" w:themeShade="7F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C1F4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865C14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D44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D445CC"/>
  </w:style>
  <w:style w:type="paragraph" w:styleId="Pieddepage">
    <w:name w:val="footer"/>
    <w:basedOn w:val="Normal"/>
    <w:link w:val="PieddepageCar"/>
    <w:uiPriority w:val="99"/>
    <w:unhideWhenUsed/>
    <w:rsid w:val="00D44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45CC"/>
  </w:style>
  <w:style w:type="paragraph" w:customStyle="1" w:styleId="Titredudocument">
    <w:name w:val="Titre du document"/>
    <w:basedOn w:val="Normal"/>
    <w:link w:val="TitredudocumentCar"/>
    <w:qFormat/>
    <w:rsid w:val="00F1748A"/>
    <w:pPr>
      <w:spacing w:after="0"/>
    </w:pPr>
    <w:rPr>
      <w:rFonts w:asciiTheme="majorHAnsi" w:hAnsiTheme="majorHAnsi" w:cstheme="majorHAnsi"/>
      <w:caps/>
      <w:color w:val="2E2871" w:themeColor="text1"/>
      <w:sz w:val="52"/>
      <w:szCs w:val="52"/>
    </w:rPr>
  </w:style>
  <w:style w:type="paragraph" w:customStyle="1" w:styleId="Sous-titredudocument">
    <w:name w:val="Sous-titre du document"/>
    <w:basedOn w:val="Normal"/>
    <w:link w:val="Sous-titredudocumentCar"/>
    <w:qFormat/>
    <w:rsid w:val="00F1748A"/>
    <w:pPr>
      <w:spacing w:after="0"/>
    </w:pPr>
    <w:rPr>
      <w:rFonts w:asciiTheme="majorHAnsi" w:hAnsiTheme="majorHAnsi" w:cstheme="majorHAnsi"/>
      <w:color w:val="F36178" w:themeColor="accent3"/>
      <w:sz w:val="40"/>
      <w:szCs w:val="40"/>
    </w:rPr>
  </w:style>
  <w:style w:type="character" w:customStyle="1" w:styleId="TitredudocumentCar">
    <w:name w:val="Titre du document Car"/>
    <w:basedOn w:val="Policepardfaut"/>
    <w:link w:val="Titredudocument"/>
    <w:rsid w:val="00F1748A"/>
    <w:rPr>
      <w:rFonts w:asciiTheme="majorHAnsi" w:hAnsiTheme="majorHAnsi" w:cstheme="majorHAnsi"/>
      <w:caps/>
      <w:color w:val="2E2871" w:themeColor="text1"/>
      <w:sz w:val="52"/>
      <w:szCs w:val="52"/>
    </w:rPr>
  </w:style>
  <w:style w:type="character" w:styleId="Textedelespacerserv">
    <w:name w:val="Placeholder Text"/>
    <w:basedOn w:val="Policepardfaut"/>
    <w:uiPriority w:val="99"/>
    <w:semiHidden/>
    <w:rsid w:val="00E301FB"/>
    <w:rPr>
      <w:color w:val="808080"/>
    </w:rPr>
  </w:style>
  <w:style w:type="character" w:customStyle="1" w:styleId="Sous-titredudocumentCar">
    <w:name w:val="Sous-titre du document Car"/>
    <w:basedOn w:val="Policepardfaut"/>
    <w:link w:val="Sous-titredudocument"/>
    <w:rsid w:val="00F1748A"/>
    <w:rPr>
      <w:rFonts w:asciiTheme="majorHAnsi" w:hAnsiTheme="majorHAnsi" w:cstheme="majorHAnsi"/>
      <w:color w:val="F36178" w:themeColor="accent3"/>
      <w:sz w:val="40"/>
      <w:szCs w:val="40"/>
    </w:rPr>
  </w:style>
  <w:style w:type="table" w:styleId="Grilledutableau">
    <w:name w:val="Table Grid"/>
    <w:basedOn w:val="TableauNormal"/>
    <w:uiPriority w:val="39"/>
    <w:rsid w:val="003A1A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aliases w:val="PBM ART,Titre Article"/>
    <w:basedOn w:val="Normal"/>
    <w:link w:val="ParagraphedelisteCar"/>
    <w:uiPriority w:val="34"/>
    <w:qFormat/>
    <w:rsid w:val="003A1A7B"/>
    <w:pPr>
      <w:ind w:left="720"/>
      <w:contextualSpacing/>
    </w:pPr>
  </w:style>
  <w:style w:type="character" w:styleId="Titredulivre">
    <w:name w:val="Book Title"/>
    <w:basedOn w:val="Policepardfaut"/>
    <w:uiPriority w:val="33"/>
    <w:rsid w:val="00F81084"/>
    <w:rPr>
      <w:b/>
      <w:bCs/>
      <w:i/>
      <w:iCs/>
      <w:spacing w:val="5"/>
    </w:rPr>
  </w:style>
  <w:style w:type="paragraph" w:customStyle="1" w:styleId="Sujet">
    <w:name w:val="Sujet"/>
    <w:basedOn w:val="Paragraphedeliste"/>
    <w:link w:val="SujetCar"/>
    <w:qFormat/>
    <w:rsid w:val="00815692"/>
    <w:pPr>
      <w:numPr>
        <w:numId w:val="1"/>
      </w:numPr>
      <w:outlineLvl w:val="0"/>
    </w:pPr>
    <w:rPr>
      <w:b/>
      <w:bCs/>
      <w:color w:val="2E2871" w:themeColor="text1"/>
      <w:sz w:val="28"/>
      <w:szCs w:val="28"/>
    </w:rPr>
  </w:style>
  <w:style w:type="character" w:customStyle="1" w:styleId="SujetCar">
    <w:name w:val="Sujet Car"/>
    <w:basedOn w:val="Policepardfaut"/>
    <w:link w:val="Sujet"/>
    <w:rsid w:val="00815692"/>
    <w:rPr>
      <w:b/>
      <w:bCs/>
      <w:color w:val="2E2871" w:themeColor="text1"/>
      <w:sz w:val="28"/>
      <w:szCs w:val="28"/>
    </w:rPr>
  </w:style>
  <w:style w:type="paragraph" w:customStyle="1" w:styleId="Sous-titresujet">
    <w:name w:val="Sous-titre sujet"/>
    <w:basedOn w:val="Sujet"/>
    <w:link w:val="Sous-titresujetCar"/>
    <w:qFormat/>
    <w:rsid w:val="00815692"/>
    <w:pPr>
      <w:numPr>
        <w:ilvl w:val="1"/>
      </w:numPr>
      <w:outlineLvl w:val="1"/>
    </w:pPr>
    <w:rPr>
      <w:i/>
      <w:iCs/>
      <w:color w:val="F36178" w:themeColor="accent3"/>
      <w:sz w:val="24"/>
      <w:szCs w:val="24"/>
    </w:rPr>
  </w:style>
  <w:style w:type="character" w:customStyle="1" w:styleId="Sous-titresujetCar">
    <w:name w:val="Sous-titre sujet Car"/>
    <w:basedOn w:val="SujetCar"/>
    <w:link w:val="Sous-titresujet"/>
    <w:rsid w:val="00815692"/>
    <w:rPr>
      <w:b/>
      <w:bCs/>
      <w:i/>
      <w:iCs/>
      <w:color w:val="F36178" w:themeColor="accent3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756A94"/>
    <w:rPr>
      <w:rFonts w:ascii="Comic Sans MS" w:eastAsia="Comic Sans MS" w:hAnsi="Comic Sans MS" w:cs="Comic Sans MS"/>
      <w:b/>
      <w:bCs/>
      <w:sz w:val="24"/>
      <w:szCs w:val="24"/>
      <w:lang w:val="en-US"/>
    </w:rPr>
  </w:style>
  <w:style w:type="character" w:customStyle="1" w:styleId="Titre2Car">
    <w:name w:val="Titre 2 Car"/>
    <w:basedOn w:val="Policepardfaut"/>
    <w:link w:val="Titre20"/>
    <w:uiPriority w:val="9"/>
    <w:rsid w:val="00756A94"/>
    <w:rPr>
      <w:rFonts w:ascii="Comic Sans MS" w:eastAsia="Comic Sans MS" w:hAnsi="Comic Sans MS" w:cs="Comic Sans MS"/>
      <w:b/>
      <w:bCs/>
      <w:lang w:val="en-US"/>
    </w:rPr>
  </w:style>
  <w:style w:type="table" w:customStyle="1" w:styleId="TableNormal">
    <w:name w:val="Table Normal"/>
    <w:uiPriority w:val="2"/>
    <w:semiHidden/>
    <w:unhideWhenUsed/>
    <w:qFormat/>
    <w:rsid w:val="00756A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756A94"/>
    <w:pPr>
      <w:widowControl w:val="0"/>
      <w:autoSpaceDE w:val="0"/>
      <w:autoSpaceDN w:val="0"/>
      <w:spacing w:after="0" w:line="240" w:lineRule="auto"/>
    </w:pPr>
    <w:rPr>
      <w:rFonts w:ascii="Comic Sans MS" w:eastAsia="Comic Sans MS" w:hAnsi="Comic Sans MS" w:cs="Comic Sans MS"/>
      <w:lang w:val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756A94"/>
    <w:rPr>
      <w:rFonts w:ascii="Comic Sans MS" w:eastAsia="Comic Sans MS" w:hAnsi="Comic Sans MS" w:cs="Comic Sans MS"/>
      <w:lang w:val="en-US"/>
    </w:rPr>
  </w:style>
  <w:style w:type="paragraph" w:customStyle="1" w:styleId="TableParagraph">
    <w:name w:val="Table Paragraph"/>
    <w:basedOn w:val="Normal"/>
    <w:uiPriority w:val="1"/>
    <w:qFormat/>
    <w:rsid w:val="00756A94"/>
    <w:pPr>
      <w:widowControl w:val="0"/>
      <w:autoSpaceDE w:val="0"/>
      <w:autoSpaceDN w:val="0"/>
      <w:spacing w:after="0" w:line="240" w:lineRule="auto"/>
      <w:ind w:left="108"/>
    </w:pPr>
    <w:rPr>
      <w:rFonts w:ascii="Comic Sans MS" w:eastAsia="Comic Sans MS" w:hAnsi="Comic Sans MS" w:cs="Comic Sans MS"/>
      <w:lang w:val="en-US"/>
    </w:rPr>
  </w:style>
  <w:style w:type="character" w:customStyle="1" w:styleId="Titre3Car">
    <w:name w:val="Titre 3 Car"/>
    <w:basedOn w:val="Policepardfaut"/>
    <w:link w:val="Titre30"/>
    <w:uiPriority w:val="9"/>
    <w:semiHidden/>
    <w:rsid w:val="00CC1F43"/>
    <w:rPr>
      <w:rFonts w:asciiTheme="majorHAnsi" w:eastAsiaTheme="majorEastAsia" w:hAnsiTheme="majorHAnsi" w:cstheme="majorBidi"/>
      <w:color w:val="865C14" w:themeColor="accent1" w:themeShade="7F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C1F43"/>
    <w:rPr>
      <w:rFonts w:asciiTheme="majorHAnsi" w:eastAsiaTheme="majorEastAsia" w:hAnsiTheme="majorHAnsi" w:cstheme="majorBidi"/>
      <w:color w:val="865C14" w:themeColor="accent1" w:themeShade="7F"/>
    </w:rPr>
  </w:style>
  <w:style w:type="paragraph" w:styleId="Corpsdetexte2">
    <w:name w:val="Body Text 2"/>
    <w:basedOn w:val="Normal"/>
    <w:link w:val="Corpsdetexte2Car"/>
    <w:uiPriority w:val="99"/>
    <w:unhideWhenUsed/>
    <w:rsid w:val="00CC1F43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rsid w:val="00CC1F43"/>
  </w:style>
  <w:style w:type="paragraph" w:styleId="Corpsdetexte3">
    <w:name w:val="Body Text 3"/>
    <w:basedOn w:val="Normal"/>
    <w:link w:val="Corpsdetexte3Car"/>
    <w:uiPriority w:val="99"/>
    <w:unhideWhenUsed/>
    <w:rsid w:val="00CC1F43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CC1F43"/>
    <w:rPr>
      <w:sz w:val="16"/>
      <w:szCs w:val="16"/>
    </w:rPr>
  </w:style>
  <w:style w:type="character" w:styleId="Lienhypertexte">
    <w:name w:val="Hyperlink"/>
    <w:uiPriority w:val="99"/>
    <w:rsid w:val="00CC1F43"/>
    <w:rPr>
      <w:color w:val="0000FF"/>
      <w:u w:val="single"/>
    </w:rPr>
  </w:style>
  <w:style w:type="paragraph" w:customStyle="1" w:styleId="texte1">
    <w:name w:val="texte 1"/>
    <w:basedOn w:val="Normal"/>
    <w:rsid w:val="00CC1F43"/>
    <w:pPr>
      <w:spacing w:before="100" w:after="10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uce1-8pts">
    <w:name w:val="Puce1-8 pts"/>
    <w:rsid w:val="00CC1F43"/>
    <w:pPr>
      <w:numPr>
        <w:numId w:val="2"/>
      </w:numPr>
      <w:tabs>
        <w:tab w:val="left" w:pos="1559"/>
      </w:tabs>
      <w:spacing w:before="160" w:after="0" w:line="240" w:lineRule="auto"/>
      <w:jc w:val="both"/>
    </w:pPr>
    <w:rPr>
      <w:rFonts w:ascii="Arial" w:eastAsia="Times New Roman" w:hAnsi="Arial" w:cs="Arial"/>
      <w:sz w:val="21"/>
      <w:szCs w:val="21"/>
      <w:lang w:eastAsia="fr-FR"/>
    </w:rPr>
  </w:style>
  <w:style w:type="paragraph" w:styleId="Retraitcorpsdetexte">
    <w:name w:val="Body Text Indent"/>
    <w:basedOn w:val="Normal"/>
    <w:link w:val="RetraitcorpsdetexteCar"/>
    <w:rsid w:val="00CC1F43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CC1F43"/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Default">
    <w:name w:val="Default"/>
    <w:rsid w:val="00CC1F4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paragraph" w:customStyle="1" w:styleId="Normal1">
    <w:name w:val="Normal1"/>
    <w:basedOn w:val="Normal"/>
    <w:link w:val="Normal1Car"/>
    <w:rsid w:val="00CC1F43"/>
    <w:pPr>
      <w:keepLines/>
      <w:tabs>
        <w:tab w:val="left" w:pos="284"/>
        <w:tab w:val="left" w:pos="567"/>
        <w:tab w:val="left" w:pos="851"/>
      </w:tabs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lang w:eastAsia="zh-TW"/>
    </w:rPr>
  </w:style>
  <w:style w:type="character" w:customStyle="1" w:styleId="Normal1Car">
    <w:name w:val="Normal1 Car"/>
    <w:link w:val="Normal1"/>
    <w:rsid w:val="00CC1F43"/>
    <w:rPr>
      <w:rFonts w:ascii="Times New Roman" w:eastAsia="Times New Roman" w:hAnsi="Times New Roman" w:cs="Times New Roman"/>
      <w:lang w:eastAsia="zh-TW"/>
    </w:rPr>
  </w:style>
  <w:style w:type="paragraph" w:customStyle="1" w:styleId="RedTxt">
    <w:name w:val="RedTxt"/>
    <w:basedOn w:val="Normal"/>
    <w:link w:val="RedTxtCar"/>
    <w:rsid w:val="00CC1F43"/>
    <w:pPr>
      <w:keepLines/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fr-FR"/>
    </w:rPr>
  </w:style>
  <w:style w:type="character" w:customStyle="1" w:styleId="RedTxtCar">
    <w:name w:val="RedTxt Car"/>
    <w:link w:val="RedTxt"/>
    <w:rsid w:val="00CC1F43"/>
    <w:rPr>
      <w:rFonts w:ascii="Arial" w:eastAsia="Times New Roman" w:hAnsi="Arial" w:cs="Arial"/>
      <w:sz w:val="18"/>
      <w:szCs w:val="18"/>
      <w:lang w:eastAsia="fr-FR"/>
    </w:rPr>
  </w:style>
  <w:style w:type="paragraph" w:customStyle="1" w:styleId="Corpsdetexte31">
    <w:name w:val="Corps de texte 31"/>
    <w:basedOn w:val="Normal"/>
    <w:rsid w:val="00CC1F43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eastAsia="fr-FR"/>
    </w:rPr>
  </w:style>
  <w:style w:type="paragraph" w:customStyle="1" w:styleId="Normal2">
    <w:name w:val="Normal2"/>
    <w:basedOn w:val="Normal"/>
    <w:link w:val="Normal2Car"/>
    <w:rsid w:val="00CC1F43"/>
    <w:pPr>
      <w:keepLines/>
      <w:tabs>
        <w:tab w:val="left" w:pos="567"/>
        <w:tab w:val="left" w:pos="851"/>
        <w:tab w:val="left" w:pos="1134"/>
      </w:tabs>
      <w:spacing w:after="0" w:line="240" w:lineRule="auto"/>
      <w:ind w:left="284" w:firstLine="284"/>
      <w:jc w:val="both"/>
    </w:pPr>
    <w:rPr>
      <w:rFonts w:ascii="Times New Roman" w:eastAsia="Times New Roman" w:hAnsi="Times New Roman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uiPriority w:val="99"/>
    <w:rsid w:val="00CC1F4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CC1F43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Appelnotedebasdep">
    <w:name w:val="footnote reference"/>
    <w:uiPriority w:val="99"/>
    <w:rsid w:val="00CC1F43"/>
    <w:rPr>
      <w:vertAlign w:val="superscript"/>
    </w:rPr>
  </w:style>
  <w:style w:type="paragraph" w:customStyle="1" w:styleId="TxBrp4">
    <w:name w:val="TxBr_p4"/>
    <w:basedOn w:val="Normal"/>
    <w:rsid w:val="00CC1F43"/>
    <w:pPr>
      <w:widowControl w:val="0"/>
      <w:tabs>
        <w:tab w:val="left" w:pos="198"/>
      </w:tabs>
      <w:spacing w:after="0" w:line="240" w:lineRule="atLeast"/>
      <w:ind w:left="645"/>
    </w:pPr>
    <w:rPr>
      <w:rFonts w:ascii="Times New Roman" w:eastAsia="Times New Roman" w:hAnsi="Times New Roman" w:cs="Times New Roman"/>
      <w:snapToGrid w:val="0"/>
      <w:sz w:val="24"/>
      <w:szCs w:val="20"/>
      <w:lang w:eastAsia="fr-FR"/>
    </w:rPr>
  </w:style>
  <w:style w:type="character" w:customStyle="1" w:styleId="Normal2Car">
    <w:name w:val="Normal2 Car"/>
    <w:link w:val="Normal2"/>
    <w:locked/>
    <w:rsid w:val="00CC1F43"/>
    <w:rPr>
      <w:rFonts w:ascii="Times New Roman" w:eastAsia="Times New Roman" w:hAnsi="Times New Roman" w:cs="Times New Roman"/>
      <w:szCs w:val="20"/>
      <w:lang w:eastAsia="fr-FR"/>
    </w:rPr>
  </w:style>
  <w:style w:type="paragraph" w:styleId="NormalWeb">
    <w:name w:val="Normal (Web)"/>
    <w:basedOn w:val="Normal"/>
    <w:uiPriority w:val="99"/>
    <w:rsid w:val="00CC1F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ParagraphedelisteCar">
    <w:name w:val="Paragraphe de liste Car"/>
    <w:aliases w:val="PBM ART Car,Titre Article Car"/>
    <w:link w:val="Paragraphedeliste"/>
    <w:uiPriority w:val="34"/>
    <w:locked/>
    <w:rsid w:val="00BB3248"/>
  </w:style>
  <w:style w:type="paragraph" w:customStyle="1" w:styleId="titre2">
    <w:name w:val="titre2"/>
    <w:basedOn w:val="Normal2"/>
    <w:qFormat/>
    <w:rsid w:val="00F06BCB"/>
    <w:pPr>
      <w:numPr>
        <w:numId w:val="19"/>
      </w:numPr>
      <w:tabs>
        <w:tab w:val="clear" w:pos="567"/>
        <w:tab w:val="clear" w:pos="851"/>
        <w:tab w:val="clear" w:pos="1134"/>
      </w:tabs>
    </w:pPr>
    <w:rPr>
      <w:rFonts w:ascii="Arial" w:hAnsi="Arial" w:cs="Arial"/>
      <w:i/>
      <w:sz w:val="20"/>
    </w:rPr>
  </w:style>
  <w:style w:type="paragraph" w:customStyle="1" w:styleId="titre3">
    <w:name w:val="titre3"/>
    <w:basedOn w:val="Normal"/>
    <w:link w:val="titre3Car0"/>
    <w:qFormat/>
    <w:rsid w:val="00F06BCB"/>
    <w:pPr>
      <w:keepLines/>
      <w:numPr>
        <w:numId w:val="25"/>
      </w:numPr>
      <w:tabs>
        <w:tab w:val="left" w:pos="567"/>
        <w:tab w:val="left" w:pos="851"/>
        <w:tab w:val="left" w:pos="1134"/>
      </w:tabs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titre3Car0">
    <w:name w:val="titre3 Car"/>
    <w:basedOn w:val="Policepardfaut"/>
    <w:link w:val="titre3"/>
    <w:rsid w:val="00F06BCB"/>
    <w:rPr>
      <w:rFonts w:ascii="Arial" w:eastAsia="Times New Roman" w:hAnsi="Arial" w:cs="Arial"/>
      <w:sz w:val="20"/>
      <w:szCs w:val="20"/>
      <w:lang w:eastAsia="fr-FR"/>
    </w:rPr>
  </w:style>
  <w:style w:type="character" w:styleId="lev">
    <w:name w:val="Strong"/>
    <w:basedOn w:val="Policepardfaut"/>
    <w:uiPriority w:val="22"/>
    <w:qFormat/>
    <w:rsid w:val="008F083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94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marches-securises.fr" TargetMode="Externa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lorence%20TASTET\HABITAT-REUNI\1%20PILOTAGE%20SAC%20-%20Documents\_General\Docs%20chart&#233;s%20HR\Word\3.Mod&#232;le_Document%20r&#233;dig&#233;.dotx" TargetMode="External"/></Relationships>
</file>

<file path=word/theme/theme1.xml><?xml version="1.0" encoding="utf-8"?>
<a:theme xmlns:a="http://schemas.openxmlformats.org/drawingml/2006/main" name="Thème Office">
  <a:themeElements>
    <a:clrScheme name="Habitat réuni">
      <a:dk1>
        <a:srgbClr val="2E2871"/>
      </a:dk1>
      <a:lt1>
        <a:sysClr val="window" lastClr="FFFFFF"/>
      </a:lt1>
      <a:dk2>
        <a:srgbClr val="2E2871"/>
      </a:dk2>
      <a:lt2>
        <a:srgbClr val="FFFFFF"/>
      </a:lt2>
      <a:accent1>
        <a:srgbClr val="E5AF51"/>
      </a:accent1>
      <a:accent2>
        <a:srgbClr val="897F6F"/>
      </a:accent2>
      <a:accent3>
        <a:srgbClr val="F36178"/>
      </a:accent3>
      <a:accent4>
        <a:srgbClr val="B8C000"/>
      </a:accent4>
      <a:accent5>
        <a:srgbClr val="7DDBD3"/>
      </a:accent5>
      <a:accent6>
        <a:srgbClr val="2E2871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FA63F029AD5C448A3F8DDDCD38DDA0" ma:contentTypeVersion="17" ma:contentTypeDescription="Crée un document." ma:contentTypeScope="" ma:versionID="eeda1b4173350da940b4012c91823076">
  <xsd:schema xmlns:xsd="http://www.w3.org/2001/XMLSchema" xmlns:xs="http://www.w3.org/2001/XMLSchema" xmlns:p="http://schemas.microsoft.com/office/2006/metadata/properties" xmlns:ns2="00869c20-bd36-490b-b897-efce1fbec9cb" xmlns:ns3="bfe6a982-baf5-4f41-b79f-e64a9b66429c" targetNamespace="http://schemas.microsoft.com/office/2006/metadata/properties" ma:root="true" ma:fieldsID="2d4c013ac14fe94ad5bed20bbaee610d" ns2:_="" ns3:_="">
    <xsd:import namespace="00869c20-bd36-490b-b897-efce1fbec9cb"/>
    <xsd:import namespace="bfe6a982-baf5-4f41-b79f-e64a9b66429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869c20-bd36-490b-b897-efce1fbec9c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23" nillable="true" ma:taxonomy="true" ma:internalName="lcf76f155ced4ddcb4097134ff3c332f" ma:taxonomyFieldName="MediaServiceImageTags" ma:displayName="Balises d’images" ma:readOnly="false" ma:fieldId="{5cf76f15-5ced-4ddc-b409-7134ff3c332f}" ma:taxonomyMulti="true" ma:sspId="21e1fa36-68f4-4e4c-be97-2c73ef8cab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e6a982-baf5-4f41-b79f-e64a9b66429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0aae3a9d-3547-42be-bf83-20dc0eaebe60}" ma:internalName="TaxCatchAll" ma:showField="CatchAllData" ma:web="bfe6a982-baf5-4f41-b79f-e64a9b66429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0869c20-bd36-490b-b897-efce1fbec9cb">
      <Terms xmlns="http://schemas.microsoft.com/office/infopath/2007/PartnerControls"/>
    </lcf76f155ced4ddcb4097134ff3c332f>
    <TaxCatchAll xmlns="bfe6a982-baf5-4f41-b79f-e64a9b66429c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FCC35DC-08A6-4F46-A22B-B26CF240715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5CABDD2-DB4D-45C1-A4C0-78228E6E76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869c20-bd36-490b-b897-efce1fbec9cb"/>
    <ds:schemaRef ds:uri="bfe6a982-baf5-4f41-b79f-e64a9b664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329655F-24C7-4768-80AA-047056FF0799}">
  <ds:schemaRefs>
    <ds:schemaRef ds:uri="http://schemas.microsoft.com/office/2006/metadata/properties"/>
    <ds:schemaRef ds:uri="http://schemas.microsoft.com/office/infopath/2007/PartnerControls"/>
    <ds:schemaRef ds:uri="00869c20-bd36-490b-b897-efce1fbec9cb"/>
    <ds:schemaRef ds:uri="bfe6a982-baf5-4f41-b79f-e64a9b66429c"/>
  </ds:schemaRefs>
</ds:datastoreItem>
</file>

<file path=customXml/itemProps4.xml><?xml version="1.0" encoding="utf-8"?>
<ds:datastoreItem xmlns:ds="http://schemas.openxmlformats.org/officeDocument/2006/customXml" ds:itemID="{C8721850-9986-4FC4-B78C-6AC4AE714AE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3.Modèle_Document rédigé</Template>
  <TotalTime>260</TotalTime>
  <Pages>6</Pages>
  <Words>606</Words>
  <Characters>3336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TASTET</dc:creator>
  <cp:keywords/>
  <dc:description/>
  <cp:lastModifiedBy>Florence TASTET</cp:lastModifiedBy>
  <cp:revision>180</cp:revision>
  <cp:lastPrinted>2025-10-28T10:02:00Z</cp:lastPrinted>
  <dcterms:created xsi:type="dcterms:W3CDTF">2024-04-11T09:49:00Z</dcterms:created>
  <dcterms:modified xsi:type="dcterms:W3CDTF">2025-10-28T10:02:00Z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0x01010082FA63F029AD5C448A3F8DDDCD38DDA0</vt:lpwstr>
  </property>
  <property fmtid="{D5CDD505-2E9C-101B-9397-08002B2CF9AE}" pid="3" name="MediaServiceImageTags">
    <vt:lpwstr/>
  </property>
</Properties>
</file>